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356" w:type="dxa"/>
        <w:jc w:val="center"/>
        <w:tblLook w:val="04A0" w:firstRow="1" w:lastRow="0" w:firstColumn="1" w:lastColumn="0" w:noHBand="0" w:noVBand="1"/>
      </w:tblPr>
      <w:tblGrid>
        <w:gridCol w:w="817"/>
        <w:gridCol w:w="2977"/>
        <w:gridCol w:w="1346"/>
        <w:gridCol w:w="1347"/>
        <w:gridCol w:w="1347"/>
        <w:gridCol w:w="1522"/>
      </w:tblGrid>
      <w:tr w:rsidR="007D2A8F" w:rsidRPr="00C142A6" w14:paraId="585E63BC" w14:textId="77777777" w:rsidTr="00FE7AF0">
        <w:trPr>
          <w:trHeight w:val="1701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5B6C82" w14:textId="3DCEE844" w:rsidR="00436122" w:rsidRPr="00C142A6" w:rsidRDefault="00436122" w:rsidP="00193FB3">
            <w:pPr>
              <w:spacing w:line="360" w:lineRule="auto"/>
              <w:jc w:val="left"/>
              <w:rPr>
                <w:rFonts w:cs="Arial"/>
                <w:sz w:val="40"/>
              </w:rPr>
            </w:pPr>
          </w:p>
        </w:tc>
      </w:tr>
      <w:tr w:rsidR="007D2A8F" w:rsidRPr="00C142A6" w14:paraId="0304CE43" w14:textId="77777777" w:rsidTr="00FE7AF0">
        <w:trPr>
          <w:trHeight w:val="5955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C4892" w14:textId="5CC53556" w:rsidR="00C142A6" w:rsidRDefault="00C142A6" w:rsidP="00C142A6">
            <w:pPr>
              <w:spacing w:after="200"/>
              <w:jc w:val="center"/>
              <w:rPr>
                <w:rFonts w:eastAsia="Times New Roman" w:cs="Arial"/>
                <w:b/>
                <w:bCs/>
                <w:sz w:val="48"/>
                <w:szCs w:val="48"/>
              </w:rPr>
            </w:pPr>
            <w:r w:rsidRPr="00C142A6">
              <w:rPr>
                <w:rFonts w:eastAsia="Times New Roman" w:cs="Arial"/>
                <w:b/>
                <w:bCs/>
                <w:sz w:val="48"/>
                <w:szCs w:val="48"/>
              </w:rPr>
              <w:t>Tiefengeothermie Potsdam</w:t>
            </w:r>
          </w:p>
          <w:p w14:paraId="5A7CBD42" w14:textId="77777777" w:rsidR="006741CD" w:rsidRPr="00C142A6" w:rsidRDefault="006741CD" w:rsidP="00C142A6">
            <w:pPr>
              <w:spacing w:after="200"/>
              <w:jc w:val="center"/>
              <w:rPr>
                <w:rFonts w:eastAsia="Times New Roman" w:cs="Arial"/>
                <w:b/>
                <w:bCs/>
                <w:sz w:val="48"/>
                <w:szCs w:val="48"/>
              </w:rPr>
            </w:pPr>
          </w:p>
          <w:p w14:paraId="47E4463B" w14:textId="77777777" w:rsidR="00C142A6" w:rsidRPr="00E101F8" w:rsidRDefault="00C142A6" w:rsidP="00E101F8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1B672EA3" w14:textId="77777777" w:rsidR="00C142A6" w:rsidRPr="00E101F8" w:rsidRDefault="00C142A6" w:rsidP="00E101F8">
            <w:pPr>
              <w:jc w:val="center"/>
              <w:rPr>
                <w:rFonts w:cs="Arial"/>
                <w:b/>
                <w:sz w:val="24"/>
                <w:szCs w:val="24"/>
              </w:rPr>
            </w:pPr>
          </w:p>
          <w:p w14:paraId="7D7F946B" w14:textId="7E5DB43B" w:rsidR="00C142A6" w:rsidRPr="00E101F8" w:rsidRDefault="00C142A6" w:rsidP="00E101F8">
            <w:pPr>
              <w:spacing w:after="200"/>
              <w:jc w:val="center"/>
              <w:rPr>
                <w:rFonts w:eastAsia="Times New Roman" w:cs="Arial"/>
                <w:sz w:val="40"/>
                <w:szCs w:val="40"/>
              </w:rPr>
            </w:pPr>
            <w:r w:rsidRPr="00E101F8">
              <w:rPr>
                <w:rFonts w:eastAsia="Times New Roman" w:cs="Arial"/>
                <w:sz w:val="44"/>
                <w:szCs w:val="44"/>
              </w:rPr>
              <w:t>Dokumenten</w:t>
            </w:r>
            <w:r w:rsidR="00E101F8" w:rsidRPr="00E101F8">
              <w:rPr>
                <w:rFonts w:eastAsia="Times New Roman" w:cs="Arial"/>
                <w:sz w:val="44"/>
                <w:szCs w:val="44"/>
              </w:rPr>
              <w:t>titel</w:t>
            </w:r>
          </w:p>
          <w:p w14:paraId="7D74C05E" w14:textId="7423A7E1" w:rsidR="00924BFA" w:rsidRPr="00C142A6" w:rsidRDefault="00924BFA" w:rsidP="00193FB3">
            <w:pPr>
              <w:spacing w:line="360" w:lineRule="auto"/>
              <w:jc w:val="center"/>
              <w:rPr>
                <w:rFonts w:cs="Arial"/>
                <w:bCs/>
                <w:sz w:val="40"/>
              </w:rPr>
            </w:pPr>
          </w:p>
        </w:tc>
      </w:tr>
      <w:tr w:rsidR="00436122" w:rsidRPr="00C142A6" w14:paraId="70557F37" w14:textId="77777777" w:rsidTr="00FE7AF0">
        <w:trPr>
          <w:trHeight w:val="1415"/>
          <w:jc w:val="center"/>
        </w:trPr>
        <w:tc>
          <w:tcPr>
            <w:tcW w:w="93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99A68" w14:textId="77777777" w:rsidR="000F7984" w:rsidRPr="00C142A6" w:rsidRDefault="000F7984" w:rsidP="000F7984">
            <w:pPr>
              <w:spacing w:line="360" w:lineRule="auto"/>
              <w:rPr>
                <w:rFonts w:cs="Arial"/>
                <w:sz w:val="40"/>
              </w:rPr>
            </w:pPr>
          </w:p>
        </w:tc>
      </w:tr>
      <w:tr w:rsidR="007D2A8F" w:rsidRPr="00C142A6" w14:paraId="2CA970D3" w14:textId="77777777" w:rsidTr="00FE7AF0">
        <w:trPr>
          <w:trHeight w:val="284"/>
          <w:jc w:val="center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665B" w14:textId="77777777" w:rsidR="007D2A8F" w:rsidRPr="00C142A6" w:rsidRDefault="007D2A8F" w:rsidP="00193FB3">
            <w:pPr>
              <w:spacing w:before="120" w:line="360" w:lineRule="auto"/>
              <w:jc w:val="left"/>
              <w:rPr>
                <w:rFonts w:cs="Arial"/>
                <w:b/>
                <w:sz w:val="24"/>
                <w:szCs w:val="24"/>
              </w:rPr>
            </w:pPr>
            <w:r w:rsidRPr="00C142A6">
              <w:rPr>
                <w:rFonts w:cs="Arial"/>
                <w:b/>
                <w:sz w:val="24"/>
                <w:szCs w:val="24"/>
              </w:rPr>
              <w:t>Änderungsverzeichnis</w:t>
            </w:r>
          </w:p>
        </w:tc>
      </w:tr>
      <w:tr w:rsidR="008E51A6" w:rsidRPr="00C142A6" w14:paraId="1C075268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7B5A183B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Rev.</w:t>
            </w:r>
          </w:p>
        </w:tc>
        <w:tc>
          <w:tcPr>
            <w:tcW w:w="2977" w:type="dxa"/>
            <w:vAlign w:val="center"/>
          </w:tcPr>
          <w:p w14:paraId="4A607782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Bemerkung</w:t>
            </w:r>
          </w:p>
        </w:tc>
        <w:tc>
          <w:tcPr>
            <w:tcW w:w="1346" w:type="dxa"/>
            <w:vAlign w:val="center"/>
          </w:tcPr>
          <w:p w14:paraId="71D59B9A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Datum</w:t>
            </w:r>
          </w:p>
        </w:tc>
        <w:tc>
          <w:tcPr>
            <w:tcW w:w="1347" w:type="dxa"/>
            <w:vAlign w:val="center"/>
          </w:tcPr>
          <w:p w14:paraId="2ABF59EF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Erstellt</w:t>
            </w:r>
          </w:p>
        </w:tc>
        <w:tc>
          <w:tcPr>
            <w:tcW w:w="1347" w:type="dxa"/>
            <w:vAlign w:val="center"/>
          </w:tcPr>
          <w:p w14:paraId="09E9EA63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Geprüft</w:t>
            </w:r>
          </w:p>
        </w:tc>
        <w:tc>
          <w:tcPr>
            <w:tcW w:w="1522" w:type="dxa"/>
            <w:vAlign w:val="center"/>
          </w:tcPr>
          <w:p w14:paraId="6DD19328" w14:textId="77777777" w:rsidR="008E51A6" w:rsidRPr="00C142A6" w:rsidRDefault="008E51A6" w:rsidP="00193FB3">
            <w:pPr>
              <w:spacing w:after="0" w:line="360" w:lineRule="auto"/>
              <w:jc w:val="left"/>
              <w:rPr>
                <w:rFonts w:cs="Arial"/>
                <w:b/>
                <w:sz w:val="20"/>
              </w:rPr>
            </w:pPr>
            <w:r w:rsidRPr="00C142A6">
              <w:rPr>
                <w:rFonts w:cs="Arial"/>
                <w:b/>
                <w:sz w:val="20"/>
              </w:rPr>
              <w:t>Freigeben</w:t>
            </w:r>
          </w:p>
        </w:tc>
      </w:tr>
      <w:tr w:rsidR="00C142A6" w:rsidRPr="00C142A6" w14:paraId="20F8F67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46F05DC6" w14:textId="4D7385F3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977" w:type="dxa"/>
            <w:vAlign w:val="center"/>
          </w:tcPr>
          <w:p w14:paraId="0E4A4448" w14:textId="623427A8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  <w:r w:rsidRPr="000F7984">
              <w:rPr>
                <w:rFonts w:cs="Arial"/>
              </w:rPr>
              <w:t>Ersterstellung</w:t>
            </w:r>
          </w:p>
        </w:tc>
        <w:tc>
          <w:tcPr>
            <w:tcW w:w="1346" w:type="dxa"/>
            <w:vAlign w:val="center"/>
          </w:tcPr>
          <w:p w14:paraId="522A3F58" w14:textId="77777777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39CCEDDC" w14:textId="77777777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05CDD110" w14:textId="77777777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3DA18DF" w14:textId="77777777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1AC5D79B" w14:textId="77777777" w:rsidTr="00FE7AF0">
        <w:trPr>
          <w:trHeight w:val="284"/>
          <w:jc w:val="center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FF11068" w14:textId="75776648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A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3E0F6190" w14:textId="6709BAF4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6F1EADD9" w14:textId="1FB46815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07004430" w14:textId="41241131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center"/>
          </w:tcPr>
          <w:p w14:paraId="30449DB6" w14:textId="7770E592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53631267" w14:textId="1AACEF9C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4CE90D5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32ED1526" w14:textId="72C5B5D3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  <w:tc>
          <w:tcPr>
            <w:tcW w:w="2977" w:type="dxa"/>
            <w:vAlign w:val="center"/>
          </w:tcPr>
          <w:p w14:paraId="4C51235A" w14:textId="1D4CED82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5FC617A6" w14:textId="46AAB0C9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4D8620FB" w14:textId="5E538F3B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DAC29AE" w14:textId="2F5EAE5A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0C7D2A6" w14:textId="7B560DDC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215D04F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23B26135" w14:textId="3876D47C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C</w:t>
            </w:r>
          </w:p>
        </w:tc>
        <w:tc>
          <w:tcPr>
            <w:tcW w:w="2977" w:type="dxa"/>
            <w:vAlign w:val="center"/>
          </w:tcPr>
          <w:p w14:paraId="0D47FF7B" w14:textId="22DD4CE1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1E20C144" w14:textId="4243172F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69A30E4A" w14:textId="08691479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F681CC1" w14:textId="5C5372D4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4823D2DB" w14:textId="2B404994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142A6" w:rsidRPr="00C142A6" w14:paraId="4C0748C7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089500D5" w14:textId="5CFD51C8" w:rsidR="00C142A6" w:rsidRPr="000F7984" w:rsidRDefault="00824695" w:rsidP="00C142A6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D</w:t>
            </w:r>
          </w:p>
        </w:tc>
        <w:tc>
          <w:tcPr>
            <w:tcW w:w="2977" w:type="dxa"/>
            <w:vAlign w:val="center"/>
          </w:tcPr>
          <w:p w14:paraId="574D9137" w14:textId="67472F73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55C8E0C4" w14:textId="789E2D92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1663ADBA" w14:textId="3EDE7E40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090C68FA" w14:textId="54E70CAF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3C23FF56" w14:textId="1EDB0F4F" w:rsidR="00C142A6" w:rsidRPr="000F7984" w:rsidRDefault="00C142A6" w:rsidP="00C142A6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  <w:tr w:rsidR="00C97476" w:rsidRPr="00C142A6" w14:paraId="14A6770C" w14:textId="77777777" w:rsidTr="00FE7AF0">
        <w:trPr>
          <w:trHeight w:val="284"/>
          <w:jc w:val="center"/>
        </w:trPr>
        <w:tc>
          <w:tcPr>
            <w:tcW w:w="817" w:type="dxa"/>
            <w:vAlign w:val="center"/>
          </w:tcPr>
          <w:p w14:paraId="4E7FDF85" w14:textId="4BEA988A" w:rsidR="00C97476" w:rsidRPr="000F7984" w:rsidRDefault="00824695" w:rsidP="00193FB3">
            <w:pPr>
              <w:spacing w:after="0" w:line="360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E</w:t>
            </w:r>
          </w:p>
        </w:tc>
        <w:tc>
          <w:tcPr>
            <w:tcW w:w="2977" w:type="dxa"/>
            <w:vAlign w:val="center"/>
          </w:tcPr>
          <w:p w14:paraId="1AAEDA5E" w14:textId="55885CAD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6" w:type="dxa"/>
            <w:vAlign w:val="center"/>
          </w:tcPr>
          <w:p w14:paraId="40FC14F3" w14:textId="197CF863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21BC8F16" w14:textId="7C851B80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347" w:type="dxa"/>
            <w:vAlign w:val="center"/>
          </w:tcPr>
          <w:p w14:paraId="59CA0C8B" w14:textId="256A5D2C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  <w:tc>
          <w:tcPr>
            <w:tcW w:w="1522" w:type="dxa"/>
            <w:vAlign w:val="center"/>
          </w:tcPr>
          <w:p w14:paraId="37500A43" w14:textId="30F440E5" w:rsidR="00C97476" w:rsidRPr="000F7984" w:rsidRDefault="00C97476" w:rsidP="00193FB3">
            <w:pPr>
              <w:spacing w:after="0" w:line="360" w:lineRule="auto"/>
              <w:jc w:val="left"/>
              <w:rPr>
                <w:rFonts w:cs="Arial"/>
              </w:rPr>
            </w:pPr>
          </w:p>
        </w:tc>
      </w:tr>
    </w:tbl>
    <w:p w14:paraId="5131BE82" w14:textId="7E731263" w:rsidR="00C97476" w:rsidRPr="00C142A6" w:rsidRDefault="00C97476" w:rsidP="00193FB3">
      <w:pPr>
        <w:spacing w:after="200" w:line="360" w:lineRule="auto"/>
        <w:jc w:val="left"/>
        <w:rPr>
          <w:rFonts w:cs="Arial"/>
        </w:rPr>
      </w:pPr>
      <w:r w:rsidRPr="00C142A6">
        <w:rPr>
          <w:rFonts w:cs="Arial"/>
        </w:rPr>
        <w:br w:type="page"/>
      </w:r>
    </w:p>
    <w:sdt>
      <w:sdtPr>
        <w:rPr>
          <w:rFonts w:ascii="Arial" w:eastAsiaTheme="minorHAnsi" w:hAnsi="Arial" w:cs="Arial"/>
          <w:b/>
          <w:color w:val="auto"/>
          <w:sz w:val="22"/>
          <w:szCs w:val="22"/>
        </w:rPr>
        <w:id w:val="-1031721101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E54831A" w14:textId="77777777" w:rsidR="008C4EC6" w:rsidRPr="00C142A6" w:rsidRDefault="008C4EC6" w:rsidP="00193FB3">
          <w:pPr>
            <w:pStyle w:val="Inhaltsverzeichnisberschrift"/>
            <w:spacing w:line="360" w:lineRule="aut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C142A6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Inhaltsverzeichnis</w:t>
          </w:r>
        </w:p>
        <w:p w14:paraId="337D8D9C" w14:textId="77B0799B" w:rsidR="00C142A6" w:rsidRPr="00C142A6" w:rsidRDefault="00003F6D">
          <w:pPr>
            <w:pStyle w:val="Verzeichnis1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C142A6">
            <w:rPr>
              <w:rFonts w:cs="Arial"/>
              <w:bCs/>
            </w:rPr>
            <w:fldChar w:fldCharType="begin"/>
          </w:r>
          <w:r w:rsidRPr="00C142A6">
            <w:rPr>
              <w:rFonts w:cs="Arial"/>
              <w:bCs/>
            </w:rPr>
            <w:instrText xml:space="preserve"> TOC \o "1-4" \h \z \u </w:instrText>
          </w:r>
          <w:r w:rsidRPr="00C142A6">
            <w:rPr>
              <w:rFonts w:cs="Arial"/>
              <w:bCs/>
            </w:rPr>
            <w:fldChar w:fldCharType="separate"/>
          </w:r>
          <w:hyperlink w:anchor="_Toc181010583" w:history="1">
            <w:r w:rsidR="00C142A6" w:rsidRPr="00C142A6">
              <w:rPr>
                <w:rStyle w:val="Hyperlink"/>
                <w:rFonts w:cs="Arial"/>
                <w:noProof/>
              </w:rPr>
              <w:t>1</w:t>
            </w:r>
            <w:r w:rsidR="00C142A6"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C142A6" w:rsidRPr="00C142A6">
              <w:rPr>
                <w:rStyle w:val="Hyperlink"/>
                <w:rFonts w:cs="Arial"/>
                <w:noProof/>
              </w:rPr>
              <w:t>Überschrift 1</w:t>
            </w:r>
            <w:r w:rsidR="00C142A6" w:rsidRPr="00C142A6">
              <w:rPr>
                <w:rFonts w:cs="Arial"/>
                <w:noProof/>
                <w:webHidden/>
              </w:rPr>
              <w:tab/>
            </w:r>
            <w:r w:rsidR="00C142A6" w:rsidRPr="00C142A6">
              <w:rPr>
                <w:rFonts w:cs="Arial"/>
                <w:noProof/>
                <w:webHidden/>
              </w:rPr>
              <w:fldChar w:fldCharType="begin"/>
            </w:r>
            <w:r w:rsidR="00C142A6" w:rsidRPr="00C142A6">
              <w:rPr>
                <w:rFonts w:cs="Arial"/>
                <w:noProof/>
                <w:webHidden/>
              </w:rPr>
              <w:instrText xml:space="preserve"> PAGEREF _Toc181010583 \h </w:instrText>
            </w:r>
            <w:r w:rsidR="00C142A6" w:rsidRPr="00C142A6">
              <w:rPr>
                <w:rFonts w:cs="Arial"/>
                <w:noProof/>
                <w:webHidden/>
              </w:rPr>
            </w:r>
            <w:r w:rsidR="00C142A6" w:rsidRPr="00C142A6">
              <w:rPr>
                <w:rFonts w:cs="Arial"/>
                <w:noProof/>
                <w:webHidden/>
              </w:rPr>
              <w:fldChar w:fldCharType="separate"/>
            </w:r>
            <w:r w:rsidR="00C142A6" w:rsidRPr="00C142A6">
              <w:rPr>
                <w:rFonts w:cs="Arial"/>
                <w:noProof/>
                <w:webHidden/>
              </w:rPr>
              <w:t>4</w:t>
            </w:r>
            <w:r w:rsidR="00C142A6"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72AE6B7E" w14:textId="38674C5A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84" w:history="1">
            <w:r w:rsidRPr="00C142A6">
              <w:rPr>
                <w:rStyle w:val="Hyperlink"/>
                <w:rFonts w:cs="Arial"/>
                <w:noProof/>
              </w:rPr>
              <w:t>1.1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_Toc181010584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285EA81A" w14:textId="2A418829" w:rsidR="00C142A6" w:rsidRPr="00C142A6" w:rsidRDefault="00C142A6">
          <w:pPr>
            <w:pStyle w:val="Verzeichnis3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85" w:history="1">
            <w:r w:rsidRPr="00C142A6">
              <w:rPr>
                <w:rStyle w:val="Hyperlink"/>
                <w:rFonts w:cs="Arial"/>
                <w:noProof/>
              </w:rPr>
              <w:t>1.1.1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1.1.1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_Toc181010585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5263B381" w14:textId="4E3AF108" w:rsidR="00C142A6" w:rsidRPr="00C142A6" w:rsidRDefault="00C142A6">
          <w:pPr>
            <w:pStyle w:val="Verzeichnis3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86" w:history="1">
            <w:r w:rsidRPr="00C142A6">
              <w:rPr>
                <w:rStyle w:val="Hyperlink"/>
                <w:rFonts w:cs="Arial"/>
                <w:noProof/>
              </w:rPr>
              <w:t>1.1.2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1.1.2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_Toc181010586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55EA2F55" w14:textId="5DB2D285" w:rsidR="00C142A6" w:rsidRPr="00C142A6" w:rsidRDefault="00C142A6">
          <w:pPr>
            <w:pStyle w:val="Verzeichnis4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87" w:history="1">
            <w:r w:rsidRPr="00C142A6">
              <w:rPr>
                <w:rStyle w:val="Hyperlink"/>
                <w:rFonts w:cs="Arial"/>
                <w:noProof/>
              </w:rPr>
              <w:t>1.1.2.1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1.1.2.1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_Toc181010587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1426B70F" w14:textId="383683AC" w:rsidR="00C142A6" w:rsidRPr="00C142A6" w:rsidRDefault="00C142A6">
          <w:pPr>
            <w:pStyle w:val="Verzeichnis4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88" w:history="1">
            <w:r w:rsidRPr="00C142A6">
              <w:rPr>
                <w:rStyle w:val="Hyperlink"/>
                <w:rFonts w:cs="Arial"/>
                <w:noProof/>
              </w:rPr>
              <w:t>1.1.2.2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1.1.2.2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_Toc181010588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2C49727F" w14:textId="079709F1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89" w:history="1">
            <w:r w:rsidRPr="00C142A6">
              <w:rPr>
                <w:rStyle w:val="Hyperlink"/>
                <w:rFonts w:cs="Arial"/>
                <w:noProof/>
              </w:rPr>
              <w:t>1.2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1.2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_Toc181010589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18BA46E2" w14:textId="14331BDA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0" w:history="1">
            <w:r w:rsidRPr="00C142A6">
              <w:rPr>
                <w:rStyle w:val="Hyperlink"/>
                <w:rFonts w:cs="Arial"/>
                <w:noProof/>
              </w:rPr>
              <w:t>1.3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1.3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_Toc181010590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3D3E1049" w14:textId="135E524D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1" w:history="1">
            <w:r w:rsidRPr="00C142A6">
              <w:rPr>
                <w:rStyle w:val="Hyperlink"/>
                <w:rFonts w:cs="Arial"/>
                <w:noProof/>
              </w:rPr>
              <w:t>1.4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1.4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_Toc181010591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1103A59A" w14:textId="1A953CE3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2" w:history="1">
            <w:r w:rsidRPr="00C142A6">
              <w:rPr>
                <w:rStyle w:val="Hyperlink"/>
                <w:rFonts w:cs="Arial"/>
                <w:noProof/>
              </w:rPr>
              <w:t>1.5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1.5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_Toc181010592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53F4B9B2" w14:textId="3A586BA7" w:rsidR="00C142A6" w:rsidRPr="00C142A6" w:rsidRDefault="00C142A6">
          <w:pPr>
            <w:pStyle w:val="Verzeichnis1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3" w:history="1">
            <w:r w:rsidRPr="00C142A6">
              <w:rPr>
                <w:rStyle w:val="Hyperlink"/>
                <w:rFonts w:cs="Arial"/>
                <w:noProof/>
              </w:rPr>
              <w:t>2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2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_Toc181010593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6E84B6B5" w14:textId="7584F6C5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4" w:history="1">
            <w:r w:rsidRPr="00C142A6">
              <w:rPr>
                <w:rStyle w:val="Hyperlink"/>
                <w:rFonts w:cs="Arial"/>
                <w:noProof/>
              </w:rPr>
              <w:t>2.1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2.1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_Toc181010594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74621DCF" w14:textId="7EA4DD59" w:rsidR="00C142A6" w:rsidRPr="00C142A6" w:rsidRDefault="00C142A6">
          <w:pPr>
            <w:pStyle w:val="Verzeichnis3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5" w:history="1">
            <w:r w:rsidRPr="00C142A6">
              <w:rPr>
                <w:rStyle w:val="Hyperlink"/>
                <w:rFonts w:cs="Arial"/>
                <w:noProof/>
              </w:rPr>
              <w:t>2.1.1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2.1.1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_Toc181010595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731E894E" w14:textId="23D958F8" w:rsidR="00C142A6" w:rsidRPr="00C142A6" w:rsidRDefault="00C142A6">
          <w:pPr>
            <w:pStyle w:val="Verzeichnis1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6" w:history="1">
            <w:r w:rsidRPr="00C142A6">
              <w:rPr>
                <w:rStyle w:val="Hyperlink"/>
                <w:rFonts w:cs="Arial"/>
                <w:noProof/>
              </w:rPr>
              <w:t>3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3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_Toc181010596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75865FF5" w14:textId="5D4D88C4" w:rsidR="00C142A6" w:rsidRPr="00C142A6" w:rsidRDefault="00C142A6">
          <w:pPr>
            <w:pStyle w:val="Verzeichnis2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7" w:history="1">
            <w:r w:rsidRPr="00C142A6">
              <w:rPr>
                <w:rStyle w:val="Hyperlink"/>
                <w:rFonts w:cs="Arial"/>
                <w:noProof/>
              </w:rPr>
              <w:t>3.1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3.1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_Toc181010597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3F1C2620" w14:textId="10D9FBBA" w:rsidR="00C142A6" w:rsidRPr="00C142A6" w:rsidRDefault="00C142A6">
          <w:pPr>
            <w:pStyle w:val="Verzeichnis3"/>
            <w:rPr>
              <w:rFonts w:eastAsiaTheme="minorEastAsia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181010598" w:history="1">
            <w:r w:rsidRPr="00C142A6">
              <w:rPr>
                <w:rStyle w:val="Hyperlink"/>
                <w:rFonts w:cs="Arial"/>
                <w:noProof/>
              </w:rPr>
              <w:t>3.1.1</w:t>
            </w:r>
            <w:r w:rsidRPr="00C142A6">
              <w:rPr>
                <w:rFonts w:eastAsiaTheme="minorEastAsia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C142A6">
              <w:rPr>
                <w:rStyle w:val="Hyperlink"/>
                <w:rFonts w:cs="Arial"/>
                <w:noProof/>
              </w:rPr>
              <w:t>Überschrift 3.1.1</w:t>
            </w:r>
            <w:r w:rsidRPr="00C142A6">
              <w:rPr>
                <w:rFonts w:cs="Arial"/>
                <w:noProof/>
                <w:webHidden/>
              </w:rPr>
              <w:tab/>
            </w:r>
            <w:r w:rsidRPr="00C142A6">
              <w:rPr>
                <w:rFonts w:cs="Arial"/>
                <w:noProof/>
                <w:webHidden/>
              </w:rPr>
              <w:fldChar w:fldCharType="begin"/>
            </w:r>
            <w:r w:rsidRPr="00C142A6">
              <w:rPr>
                <w:rFonts w:cs="Arial"/>
                <w:noProof/>
                <w:webHidden/>
              </w:rPr>
              <w:instrText xml:space="preserve"> PAGEREF _Toc181010598 \h </w:instrText>
            </w:r>
            <w:r w:rsidRPr="00C142A6">
              <w:rPr>
                <w:rFonts w:cs="Arial"/>
                <w:noProof/>
                <w:webHidden/>
              </w:rPr>
            </w:r>
            <w:r w:rsidRPr="00C142A6">
              <w:rPr>
                <w:rFonts w:cs="Arial"/>
                <w:noProof/>
                <w:webHidden/>
              </w:rPr>
              <w:fldChar w:fldCharType="separate"/>
            </w:r>
            <w:r w:rsidRPr="00C142A6">
              <w:rPr>
                <w:rFonts w:cs="Arial"/>
                <w:noProof/>
                <w:webHidden/>
              </w:rPr>
              <w:t>4</w:t>
            </w:r>
            <w:r w:rsidRPr="00C142A6">
              <w:rPr>
                <w:rFonts w:cs="Arial"/>
                <w:noProof/>
                <w:webHidden/>
              </w:rPr>
              <w:fldChar w:fldCharType="end"/>
            </w:r>
          </w:hyperlink>
        </w:p>
        <w:p w14:paraId="62497157" w14:textId="35EF77A9" w:rsidR="00C142A6" w:rsidRPr="00C142A6" w:rsidRDefault="00003F6D" w:rsidP="00C142A6">
          <w:pPr>
            <w:spacing w:before="120" w:after="0" w:line="360" w:lineRule="auto"/>
            <w:rPr>
              <w:rFonts w:cs="Arial"/>
            </w:rPr>
          </w:pPr>
          <w:r w:rsidRPr="00C142A6">
            <w:rPr>
              <w:rFonts w:cs="Arial"/>
              <w:bCs/>
            </w:rPr>
            <w:fldChar w:fldCharType="end"/>
          </w:r>
        </w:p>
        <w:p w14:paraId="0B3672B0" w14:textId="035F29A3" w:rsidR="008C4EC6" w:rsidRPr="00C142A6" w:rsidRDefault="00AA4D8C" w:rsidP="00193FB3">
          <w:pPr>
            <w:spacing w:before="120" w:after="0" w:line="360" w:lineRule="auto"/>
            <w:rPr>
              <w:rFonts w:cs="Arial"/>
              <w:bCs/>
            </w:rPr>
          </w:pPr>
        </w:p>
      </w:sdtContent>
    </w:sdt>
    <w:p w14:paraId="5E981184" w14:textId="77777777" w:rsidR="00C97476" w:rsidRPr="00C142A6" w:rsidRDefault="00C97476" w:rsidP="00193FB3">
      <w:pPr>
        <w:spacing w:line="360" w:lineRule="auto"/>
        <w:jc w:val="left"/>
        <w:rPr>
          <w:rFonts w:cs="Arial"/>
        </w:rPr>
      </w:pPr>
    </w:p>
    <w:p w14:paraId="0AE4DB4F" w14:textId="5D295C0A" w:rsidR="0086604F" w:rsidRPr="00C142A6" w:rsidRDefault="0086604F">
      <w:pPr>
        <w:spacing w:after="200"/>
        <w:jc w:val="left"/>
        <w:rPr>
          <w:rFonts w:cs="Arial"/>
        </w:rPr>
      </w:pPr>
      <w:r w:rsidRPr="00C142A6">
        <w:rPr>
          <w:rFonts w:cs="Arial"/>
        </w:rPr>
        <w:br w:type="page"/>
      </w:r>
    </w:p>
    <w:p w14:paraId="290D9BB7" w14:textId="6A5944C8" w:rsidR="0086604F" w:rsidRPr="00C142A6" w:rsidRDefault="0086604F" w:rsidP="0086604F">
      <w:pPr>
        <w:pStyle w:val="berschrift1"/>
        <w:rPr>
          <w:rFonts w:cs="Arial"/>
        </w:rPr>
      </w:pPr>
      <w:bookmarkStart w:id="0" w:name="_Toc181010583"/>
      <w:r w:rsidRPr="00C142A6">
        <w:rPr>
          <w:rFonts w:cs="Arial"/>
        </w:rPr>
        <w:lastRenderedPageBreak/>
        <w:t>Überschrift 1</w:t>
      </w:r>
      <w:bookmarkEnd w:id="0"/>
    </w:p>
    <w:p w14:paraId="63B8BD84" w14:textId="6DB301B0" w:rsidR="00B739FF" w:rsidRPr="00C142A6" w:rsidRDefault="0086604F" w:rsidP="00B739FF">
      <w:pPr>
        <w:pStyle w:val="berschrift2"/>
        <w:rPr>
          <w:rFonts w:cs="Arial"/>
        </w:rPr>
      </w:pPr>
      <w:bookmarkStart w:id="1" w:name="_Toc181010584"/>
      <w:r w:rsidRPr="00C142A6">
        <w:rPr>
          <w:rFonts w:cs="Arial"/>
        </w:rPr>
        <w:t>Überschrift 1.1</w:t>
      </w:r>
      <w:bookmarkEnd w:id="1"/>
    </w:p>
    <w:p w14:paraId="57259434" w14:textId="67CDCD87" w:rsidR="00B739FF" w:rsidRPr="00C142A6" w:rsidRDefault="0086604F" w:rsidP="00B739FF">
      <w:pPr>
        <w:pStyle w:val="berschrift3"/>
        <w:rPr>
          <w:rFonts w:cs="Arial"/>
        </w:rPr>
      </w:pPr>
      <w:bookmarkStart w:id="2" w:name="_Toc181010585"/>
      <w:r w:rsidRPr="00C142A6">
        <w:rPr>
          <w:rFonts w:cs="Arial"/>
        </w:rPr>
        <w:t>Überschrift 1.1.1</w:t>
      </w:r>
      <w:bookmarkEnd w:id="2"/>
    </w:p>
    <w:p w14:paraId="23579DD3" w14:textId="1C75FA66" w:rsidR="0086604F" w:rsidRPr="00C142A6" w:rsidRDefault="0086604F" w:rsidP="0086604F">
      <w:pPr>
        <w:pStyle w:val="berschrift3"/>
        <w:rPr>
          <w:rFonts w:cs="Arial"/>
        </w:rPr>
      </w:pPr>
      <w:bookmarkStart w:id="3" w:name="_Toc181010586"/>
      <w:r w:rsidRPr="00C142A6">
        <w:rPr>
          <w:rFonts w:cs="Arial"/>
        </w:rPr>
        <w:t>Überschrift 1.1.2</w:t>
      </w:r>
      <w:bookmarkEnd w:id="3"/>
    </w:p>
    <w:p w14:paraId="6E9FEF83" w14:textId="3704C14C" w:rsidR="00110AAB" w:rsidRPr="00C142A6" w:rsidRDefault="00110AAB" w:rsidP="00110AAB">
      <w:pPr>
        <w:pStyle w:val="berschrift4"/>
        <w:rPr>
          <w:rFonts w:cs="Arial"/>
        </w:rPr>
      </w:pPr>
      <w:bookmarkStart w:id="4" w:name="_Toc181010587"/>
      <w:r w:rsidRPr="00C142A6">
        <w:rPr>
          <w:rFonts w:cs="Arial"/>
        </w:rPr>
        <w:t>Überschrift 1.1.2.1</w:t>
      </w:r>
      <w:bookmarkEnd w:id="4"/>
    </w:p>
    <w:p w14:paraId="3E5E3488" w14:textId="7F553972" w:rsidR="00110AAB" w:rsidRPr="00C142A6" w:rsidRDefault="00110AAB" w:rsidP="00110AAB">
      <w:pPr>
        <w:pStyle w:val="berschrift4"/>
        <w:rPr>
          <w:rFonts w:cs="Arial"/>
        </w:rPr>
      </w:pPr>
      <w:bookmarkStart w:id="5" w:name="_Toc181010588"/>
      <w:r w:rsidRPr="00C142A6">
        <w:rPr>
          <w:rFonts w:cs="Arial"/>
        </w:rPr>
        <w:t>Überschrift 1.1.2.2</w:t>
      </w:r>
      <w:bookmarkEnd w:id="5"/>
    </w:p>
    <w:p w14:paraId="64BBDBAE" w14:textId="43212942" w:rsidR="0086604F" w:rsidRPr="00C142A6" w:rsidRDefault="0086604F" w:rsidP="0086604F">
      <w:pPr>
        <w:pStyle w:val="berschrift2"/>
        <w:rPr>
          <w:rFonts w:cs="Arial"/>
        </w:rPr>
      </w:pPr>
      <w:bookmarkStart w:id="6" w:name="_Toc181010589"/>
      <w:r w:rsidRPr="00C142A6">
        <w:rPr>
          <w:rFonts w:cs="Arial"/>
        </w:rPr>
        <w:t>Überschrift 1.2</w:t>
      </w:r>
      <w:bookmarkEnd w:id="6"/>
    </w:p>
    <w:p w14:paraId="615BCCB6" w14:textId="1F4E73B1" w:rsidR="0086604F" w:rsidRPr="00C142A6" w:rsidRDefault="0086604F" w:rsidP="0086604F">
      <w:pPr>
        <w:pStyle w:val="berschrift2"/>
        <w:rPr>
          <w:rFonts w:cs="Arial"/>
        </w:rPr>
      </w:pPr>
      <w:bookmarkStart w:id="7" w:name="_Toc181010590"/>
      <w:r w:rsidRPr="00C142A6">
        <w:rPr>
          <w:rFonts w:cs="Arial"/>
        </w:rPr>
        <w:t>Überschrift 1.3</w:t>
      </w:r>
      <w:bookmarkEnd w:id="7"/>
    </w:p>
    <w:p w14:paraId="7B2A634E" w14:textId="7559706B" w:rsidR="0086604F" w:rsidRPr="00C142A6" w:rsidRDefault="0086604F" w:rsidP="0086604F">
      <w:pPr>
        <w:pStyle w:val="berschrift2"/>
        <w:rPr>
          <w:rFonts w:cs="Arial"/>
        </w:rPr>
      </w:pPr>
      <w:bookmarkStart w:id="8" w:name="_Toc181010591"/>
      <w:r w:rsidRPr="00C142A6">
        <w:rPr>
          <w:rFonts w:cs="Arial"/>
        </w:rPr>
        <w:t>Überschrift 1.4</w:t>
      </w:r>
      <w:bookmarkEnd w:id="8"/>
    </w:p>
    <w:p w14:paraId="481D8B19" w14:textId="71DDAE52" w:rsidR="0086604F" w:rsidRPr="00C142A6" w:rsidRDefault="0086604F" w:rsidP="0086604F">
      <w:pPr>
        <w:pStyle w:val="berschrift2"/>
        <w:rPr>
          <w:rFonts w:cs="Arial"/>
        </w:rPr>
      </w:pPr>
      <w:bookmarkStart w:id="9" w:name="_Toc181010592"/>
      <w:r w:rsidRPr="00C142A6">
        <w:rPr>
          <w:rFonts w:cs="Arial"/>
        </w:rPr>
        <w:t>Überschrift 1.5</w:t>
      </w:r>
      <w:bookmarkEnd w:id="9"/>
    </w:p>
    <w:p w14:paraId="40FBAD95" w14:textId="77777777" w:rsidR="0086604F" w:rsidRPr="00C142A6" w:rsidRDefault="0086604F" w:rsidP="0086604F">
      <w:pPr>
        <w:rPr>
          <w:rFonts w:cs="Arial"/>
        </w:rPr>
      </w:pPr>
    </w:p>
    <w:p w14:paraId="150F9FE2" w14:textId="08308077" w:rsidR="0086604F" w:rsidRPr="00C142A6" w:rsidRDefault="0086604F" w:rsidP="0086604F">
      <w:pPr>
        <w:pStyle w:val="berschrift1"/>
        <w:rPr>
          <w:rFonts w:cs="Arial"/>
        </w:rPr>
      </w:pPr>
      <w:bookmarkStart w:id="10" w:name="_Toc181010593"/>
      <w:r w:rsidRPr="00C142A6">
        <w:rPr>
          <w:rFonts w:cs="Arial"/>
        </w:rPr>
        <w:t>Überschrift 2</w:t>
      </w:r>
      <w:bookmarkEnd w:id="10"/>
    </w:p>
    <w:p w14:paraId="3C70BD7E" w14:textId="17140567" w:rsidR="0086604F" w:rsidRPr="00C142A6" w:rsidRDefault="0086604F" w:rsidP="0086604F">
      <w:pPr>
        <w:pStyle w:val="berschrift2"/>
        <w:rPr>
          <w:rFonts w:cs="Arial"/>
        </w:rPr>
      </w:pPr>
      <w:bookmarkStart w:id="11" w:name="_Toc181010594"/>
      <w:r w:rsidRPr="00C142A6">
        <w:rPr>
          <w:rFonts w:cs="Arial"/>
        </w:rPr>
        <w:t>Überschrift 2.1</w:t>
      </w:r>
      <w:bookmarkEnd w:id="11"/>
    </w:p>
    <w:p w14:paraId="4457D8CB" w14:textId="71F5AC12" w:rsidR="0086604F" w:rsidRPr="00C142A6" w:rsidRDefault="0086604F" w:rsidP="0086604F">
      <w:pPr>
        <w:pStyle w:val="berschrift3"/>
        <w:rPr>
          <w:rFonts w:cs="Arial"/>
        </w:rPr>
      </w:pPr>
      <w:bookmarkStart w:id="12" w:name="_Toc181010595"/>
      <w:r w:rsidRPr="00C142A6">
        <w:rPr>
          <w:rFonts w:cs="Arial"/>
        </w:rPr>
        <w:t>Überschrift 2.1.1</w:t>
      </w:r>
      <w:bookmarkEnd w:id="12"/>
    </w:p>
    <w:p w14:paraId="6DA854B4" w14:textId="77777777" w:rsidR="0086604F" w:rsidRPr="00C142A6" w:rsidRDefault="0086604F" w:rsidP="0086604F">
      <w:pPr>
        <w:rPr>
          <w:rFonts w:cs="Arial"/>
        </w:rPr>
      </w:pPr>
    </w:p>
    <w:p w14:paraId="6F85A7BA" w14:textId="5787990E" w:rsidR="0086604F" w:rsidRPr="00C142A6" w:rsidRDefault="0086604F" w:rsidP="0086604F">
      <w:pPr>
        <w:pStyle w:val="berschrift1"/>
        <w:rPr>
          <w:rFonts w:cs="Arial"/>
        </w:rPr>
      </w:pPr>
      <w:bookmarkStart w:id="13" w:name="_Toc181010596"/>
      <w:r w:rsidRPr="00C142A6">
        <w:rPr>
          <w:rFonts w:cs="Arial"/>
        </w:rPr>
        <w:t>Überschrift 3</w:t>
      </w:r>
      <w:bookmarkEnd w:id="13"/>
    </w:p>
    <w:p w14:paraId="36DDB654" w14:textId="77777777" w:rsidR="00C142A6" w:rsidRPr="00C142A6" w:rsidRDefault="00C142A6" w:rsidP="00C142A6">
      <w:pPr>
        <w:pStyle w:val="berschrift2"/>
        <w:rPr>
          <w:rFonts w:cs="Arial"/>
        </w:rPr>
      </w:pPr>
      <w:bookmarkStart w:id="14" w:name="_Toc181010597"/>
      <w:r w:rsidRPr="00C142A6">
        <w:rPr>
          <w:rFonts w:cs="Arial"/>
        </w:rPr>
        <w:t>Überschrift 3.1</w:t>
      </w:r>
      <w:bookmarkEnd w:id="14"/>
    </w:p>
    <w:p w14:paraId="72A875B3" w14:textId="77777777" w:rsidR="00C142A6" w:rsidRPr="00C142A6" w:rsidRDefault="00C142A6" w:rsidP="00C142A6">
      <w:pPr>
        <w:pStyle w:val="berschrift3"/>
        <w:rPr>
          <w:rFonts w:cs="Arial"/>
        </w:rPr>
      </w:pPr>
      <w:bookmarkStart w:id="15" w:name="_Toc181010598"/>
      <w:r w:rsidRPr="00C142A6">
        <w:rPr>
          <w:rFonts w:cs="Arial"/>
        </w:rPr>
        <w:t>Überschrift 3.1.1</w:t>
      </w:r>
      <w:bookmarkEnd w:id="15"/>
    </w:p>
    <w:p w14:paraId="23F660C6" w14:textId="77777777" w:rsidR="0086604F" w:rsidRPr="00C142A6" w:rsidRDefault="0086604F" w:rsidP="0086604F">
      <w:pPr>
        <w:rPr>
          <w:rFonts w:cs="Arial"/>
        </w:rPr>
      </w:pPr>
    </w:p>
    <w:sectPr w:rsidR="0086604F" w:rsidRPr="00C142A6" w:rsidSect="00E101F8">
      <w:headerReference w:type="default" r:id="rId11"/>
      <w:footerReference w:type="default" r:id="rId12"/>
      <w:pgSz w:w="11906" w:h="16838" w:code="9"/>
      <w:pgMar w:top="1134" w:right="1418" w:bottom="1134" w:left="1418" w:header="1075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864E3" w14:textId="77777777" w:rsidR="009D36AD" w:rsidRDefault="009D36AD" w:rsidP="00B34F39">
      <w:pPr>
        <w:spacing w:after="0" w:line="240" w:lineRule="auto"/>
      </w:pPr>
      <w:r>
        <w:separator/>
      </w:r>
    </w:p>
  </w:endnote>
  <w:endnote w:type="continuationSeparator" w:id="0">
    <w:p w14:paraId="20A59F7B" w14:textId="77777777" w:rsidR="009D36AD" w:rsidRDefault="009D36AD" w:rsidP="00B34F39">
      <w:pPr>
        <w:spacing w:after="0" w:line="240" w:lineRule="auto"/>
      </w:pPr>
      <w:r>
        <w:continuationSeparator/>
      </w:r>
    </w:p>
  </w:endnote>
  <w:endnote w:type="continuationNotice" w:id="1">
    <w:p w14:paraId="221F766D" w14:textId="77777777" w:rsidR="009D36AD" w:rsidRDefault="009D36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43"/>
      <w:gridCol w:w="5670"/>
      <w:gridCol w:w="1843"/>
    </w:tblGrid>
    <w:tr w:rsidR="00356199" w:rsidRPr="009228E3" w14:paraId="0E7C37D1" w14:textId="77777777" w:rsidTr="00C142A6">
      <w:trPr>
        <w:trHeight w:val="567"/>
        <w:jc w:val="center"/>
      </w:trPr>
      <w:tc>
        <w:tcPr>
          <w:tcW w:w="1843" w:type="dxa"/>
          <w:vAlign w:val="center"/>
        </w:tcPr>
        <w:p w14:paraId="140814F3" w14:textId="4A9F075E" w:rsidR="007E52B0" w:rsidRPr="009228E3" w:rsidRDefault="00D52FAB" w:rsidP="00D52FAB">
          <w:pPr>
            <w:pStyle w:val="Fuzeile"/>
            <w:jc w:val="left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sz w:val="18"/>
              <w:szCs w:val="18"/>
            </w:rPr>
            <w:t xml:space="preserve">Rev.: </w:t>
          </w:r>
        </w:p>
      </w:tc>
      <w:tc>
        <w:tcPr>
          <w:tcW w:w="5670" w:type="dxa"/>
          <w:vAlign w:val="center"/>
        </w:tcPr>
        <w:p w14:paraId="75CB61E0" w14:textId="1FDC2F04" w:rsidR="00C142A6" w:rsidRPr="009228E3" w:rsidRDefault="00D52FAB" w:rsidP="00C142A6">
          <w:pPr>
            <w:pStyle w:val="Fuzeile"/>
            <w:jc w:val="center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noProof/>
              <w:sz w:val="18"/>
              <w:szCs w:val="18"/>
            </w:rPr>
            <w:fldChar w:fldCharType="begin"/>
          </w:r>
          <w:r w:rsidRPr="009228E3">
            <w:rPr>
              <w:rFonts w:cs="Arial"/>
              <w:noProof/>
              <w:sz w:val="18"/>
              <w:szCs w:val="18"/>
            </w:rPr>
            <w:instrText xml:space="preserve"> FILENAME \* MERGEFORMAT </w:instrText>
          </w:r>
          <w:r w:rsidRPr="009228E3">
            <w:rPr>
              <w:rFonts w:cs="Arial"/>
              <w:noProof/>
              <w:sz w:val="18"/>
              <w:szCs w:val="18"/>
            </w:rPr>
            <w:fldChar w:fldCharType="separate"/>
          </w:r>
          <w:r w:rsidR="001108F8">
            <w:rPr>
              <w:rFonts w:cs="Arial"/>
              <w:noProof/>
              <w:sz w:val="18"/>
              <w:szCs w:val="18"/>
            </w:rPr>
            <w:t>T0&amp;AAB010-001000_Vorlage_Deckblatt_Word</w:t>
          </w:r>
          <w:r w:rsidRPr="009228E3">
            <w:rPr>
              <w:rFonts w:cs="Arial"/>
              <w:noProof/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6273C5E8" w14:textId="1DEC92B1" w:rsidR="00C142A6" w:rsidRPr="009228E3" w:rsidRDefault="00356199" w:rsidP="00C142A6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9228E3">
            <w:rPr>
              <w:rFonts w:cs="Arial"/>
              <w:sz w:val="18"/>
              <w:szCs w:val="18"/>
            </w:rPr>
            <w:t xml:space="preserve">Seite </w:t>
          </w:r>
          <w:r w:rsidRPr="009228E3">
            <w:rPr>
              <w:rFonts w:cs="Arial"/>
              <w:sz w:val="18"/>
              <w:szCs w:val="18"/>
            </w:rPr>
            <w:fldChar w:fldCharType="begin"/>
          </w:r>
          <w:r w:rsidRPr="009228E3">
            <w:rPr>
              <w:rFonts w:cs="Arial"/>
              <w:sz w:val="18"/>
              <w:szCs w:val="18"/>
            </w:rPr>
            <w:instrText>PAGE  \* Arabic  \* MERGEFORMAT</w:instrText>
          </w:r>
          <w:r w:rsidRPr="009228E3">
            <w:rPr>
              <w:rFonts w:cs="Arial"/>
              <w:sz w:val="18"/>
              <w:szCs w:val="18"/>
            </w:rPr>
            <w:fldChar w:fldCharType="separate"/>
          </w:r>
          <w:r w:rsidRPr="009228E3">
            <w:rPr>
              <w:rFonts w:cs="Arial"/>
              <w:noProof/>
              <w:sz w:val="18"/>
              <w:szCs w:val="18"/>
            </w:rPr>
            <w:t>4</w:t>
          </w:r>
          <w:r w:rsidRPr="009228E3">
            <w:rPr>
              <w:rFonts w:cs="Arial"/>
              <w:sz w:val="18"/>
              <w:szCs w:val="18"/>
            </w:rPr>
            <w:fldChar w:fldCharType="end"/>
          </w:r>
          <w:r w:rsidRPr="009228E3">
            <w:rPr>
              <w:rFonts w:cs="Arial"/>
              <w:sz w:val="18"/>
              <w:szCs w:val="18"/>
            </w:rPr>
            <w:t xml:space="preserve"> von </w:t>
          </w:r>
          <w:r w:rsidRPr="009228E3">
            <w:rPr>
              <w:rFonts w:cs="Arial"/>
              <w:sz w:val="18"/>
              <w:szCs w:val="18"/>
            </w:rPr>
            <w:fldChar w:fldCharType="begin"/>
          </w:r>
          <w:r w:rsidRPr="009228E3">
            <w:rPr>
              <w:rFonts w:cs="Arial"/>
              <w:sz w:val="18"/>
              <w:szCs w:val="18"/>
            </w:rPr>
            <w:instrText>NUMPAGES  \* Arabic  \* MERGEFORMAT</w:instrText>
          </w:r>
          <w:r w:rsidRPr="009228E3">
            <w:rPr>
              <w:rFonts w:cs="Arial"/>
              <w:sz w:val="18"/>
              <w:szCs w:val="18"/>
            </w:rPr>
            <w:fldChar w:fldCharType="separate"/>
          </w:r>
          <w:r w:rsidRPr="009228E3">
            <w:rPr>
              <w:rFonts w:cs="Arial"/>
              <w:noProof/>
              <w:sz w:val="18"/>
              <w:szCs w:val="18"/>
            </w:rPr>
            <w:t>6</w:t>
          </w:r>
          <w:r w:rsidRPr="009228E3">
            <w:rPr>
              <w:rFonts w:cs="Arial"/>
              <w:sz w:val="18"/>
              <w:szCs w:val="18"/>
            </w:rPr>
            <w:fldChar w:fldCharType="end"/>
          </w:r>
        </w:p>
      </w:tc>
    </w:tr>
  </w:tbl>
  <w:p w14:paraId="4E75FAEE" w14:textId="23A19065" w:rsidR="00541E65" w:rsidRPr="00C97476" w:rsidRDefault="00541E65" w:rsidP="00C2509B">
    <w:pPr>
      <w:pStyle w:val="Fuzeile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91C7A" w14:textId="77777777" w:rsidR="009D36AD" w:rsidRDefault="009D36AD" w:rsidP="00B34F39">
      <w:pPr>
        <w:spacing w:after="0" w:line="240" w:lineRule="auto"/>
      </w:pPr>
      <w:r>
        <w:separator/>
      </w:r>
    </w:p>
  </w:footnote>
  <w:footnote w:type="continuationSeparator" w:id="0">
    <w:p w14:paraId="05410C41" w14:textId="77777777" w:rsidR="009D36AD" w:rsidRDefault="009D36AD" w:rsidP="00B34F39">
      <w:pPr>
        <w:spacing w:after="0" w:line="240" w:lineRule="auto"/>
      </w:pPr>
      <w:r>
        <w:continuationSeparator/>
      </w:r>
    </w:p>
  </w:footnote>
  <w:footnote w:type="continuationNotice" w:id="1">
    <w:p w14:paraId="62AF08B9" w14:textId="77777777" w:rsidR="009D36AD" w:rsidRDefault="009D36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244"/>
      <w:gridCol w:w="1837"/>
      <w:gridCol w:w="1263"/>
      <w:gridCol w:w="3753"/>
      <w:gridCol w:w="703"/>
      <w:gridCol w:w="703"/>
      <w:gridCol w:w="703"/>
    </w:tblGrid>
    <w:tr w:rsidR="007C2C72" w:rsidRPr="00C142A6" w14:paraId="505D32EF" w14:textId="77777777" w:rsidTr="00FD4D8F">
      <w:trPr>
        <w:trHeight w:val="580"/>
        <w:jc w:val="center"/>
      </w:trPr>
      <w:tc>
        <w:tcPr>
          <w:tcW w:w="8188" w:type="dxa"/>
          <w:gridSpan w:val="4"/>
          <w:tcBorders>
            <w:bottom w:val="single" w:sz="4" w:space="0" w:color="auto"/>
          </w:tcBorders>
          <w:vAlign w:val="center"/>
        </w:tcPr>
        <w:p w14:paraId="6D2EBC9F" w14:textId="103B0F17" w:rsidR="007C2C72" w:rsidRPr="00C142A6" w:rsidRDefault="00AA4D8C" w:rsidP="00C142A6">
          <w:pPr>
            <w:spacing w:before="120"/>
            <w:ind w:right="249"/>
            <w:jc w:val="center"/>
            <w:rPr>
              <w:rFonts w:eastAsia="SimSun" w:cs="Arial"/>
              <w:sz w:val="28"/>
              <w:szCs w:val="28"/>
            </w:rPr>
          </w:pPr>
          <w:r w:rsidRPr="00AA4D8C">
            <w:rPr>
              <w:rFonts w:eastAsia="Times New Roman" w:cs="Arial"/>
              <w:sz w:val="28"/>
              <w:szCs w:val="28"/>
            </w:rPr>
            <w:t>Tiefengeothermie Potsdam Süd und Gartenstraße</w:t>
          </w:r>
        </w:p>
      </w:tc>
      <w:tc>
        <w:tcPr>
          <w:tcW w:w="709" w:type="dxa"/>
          <w:vMerge w:val="restart"/>
        </w:tcPr>
        <w:p w14:paraId="41CC9703" w14:textId="1A36BA93" w:rsidR="007C2C72" w:rsidRPr="00C142A6" w:rsidRDefault="00E101F8" w:rsidP="00E101F8">
          <w:pPr>
            <w:spacing w:before="120"/>
            <w:ind w:right="249"/>
            <w:jc w:val="right"/>
            <w:rPr>
              <w:rFonts w:cs="Arial"/>
              <w:b/>
              <w:noProof/>
            </w:rPr>
          </w:pPr>
          <w:r w:rsidRPr="00E101F8">
            <w:rPr>
              <w:rFonts w:cs="Arial"/>
              <w:b/>
              <w:noProof/>
            </w:rPr>
            <w:drawing>
              <wp:anchor distT="0" distB="0" distL="114300" distR="114300" simplePos="0" relativeHeight="251667456" behindDoc="0" locked="1" layoutInCell="1" allowOverlap="1" wp14:anchorId="35E76338" wp14:editId="7AEEAA04">
                <wp:simplePos x="0" y="0"/>
                <wp:positionH relativeFrom="column">
                  <wp:posOffset>-246380</wp:posOffset>
                </wp:positionH>
                <wp:positionV relativeFrom="paragraph">
                  <wp:posOffset>323850</wp:posOffset>
                </wp:positionV>
                <wp:extent cx="697230" cy="200660"/>
                <wp:effectExtent l="635" t="0" r="8255" b="8255"/>
                <wp:wrapNone/>
                <wp:docPr id="1255824598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16200000">
                          <a:off x="0" y="0"/>
                          <a:ext cx="697230" cy="200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9" w:type="dxa"/>
          <w:vMerge w:val="restart"/>
          <w:tcBorders>
            <w:right w:val="single" w:sz="4" w:space="0" w:color="auto"/>
          </w:tcBorders>
        </w:tcPr>
        <w:p w14:paraId="35070477" w14:textId="01522247" w:rsidR="007C2C72" w:rsidRPr="00C142A6" w:rsidRDefault="007C2C72" w:rsidP="00C142A6">
          <w:pPr>
            <w:spacing w:before="120"/>
            <w:ind w:right="249"/>
            <w:rPr>
              <w:rFonts w:cs="Arial"/>
              <w:b/>
              <w:noProof/>
            </w:rPr>
          </w:pPr>
          <w:r>
            <w:rPr>
              <w:rFonts w:cs="Arial"/>
              <w:b/>
              <w:noProof/>
            </w:rPr>
            <w:drawing>
              <wp:anchor distT="0" distB="0" distL="114300" distR="114300" simplePos="0" relativeHeight="251666432" behindDoc="0" locked="1" layoutInCell="1" allowOverlap="1" wp14:anchorId="46F9A73A" wp14:editId="4D3C895B">
                <wp:simplePos x="0" y="0"/>
                <wp:positionH relativeFrom="column">
                  <wp:posOffset>-5080</wp:posOffset>
                </wp:positionH>
                <wp:positionV relativeFrom="paragraph">
                  <wp:posOffset>168275</wp:posOffset>
                </wp:positionV>
                <wp:extent cx="313200" cy="486000"/>
                <wp:effectExtent l="0" t="0" r="0" b="9525"/>
                <wp:wrapNone/>
                <wp:docPr id="1691165964" name="Grafik 1" descr="Ein Bild, das Text, Schrift, Logo, Grafiken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91165964" name="Grafik 1" descr="Ein Bild, das Text, Schrift, Logo, Grafiken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3200" cy="48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9" w:type="dxa"/>
          <w:vMerge w:val="restart"/>
          <w:tcBorders>
            <w:left w:val="single" w:sz="4" w:space="0" w:color="auto"/>
          </w:tcBorders>
        </w:tcPr>
        <w:p w14:paraId="694327DD" w14:textId="77777777" w:rsidR="007C2C72" w:rsidRPr="00C142A6" w:rsidRDefault="007C2C72" w:rsidP="00C142A6">
          <w:pPr>
            <w:spacing w:before="120"/>
            <w:ind w:right="249"/>
            <w:rPr>
              <w:rFonts w:eastAsia="Times New Roman" w:cs="Arial"/>
              <w:sz w:val="28"/>
              <w:szCs w:val="28"/>
              <w:lang w:val="en-US"/>
            </w:rPr>
          </w:pPr>
          <w:r w:rsidRPr="00C142A6">
            <w:rPr>
              <w:rFonts w:cs="Arial"/>
              <w:b/>
              <w:noProof/>
            </w:rPr>
            <w:drawing>
              <wp:anchor distT="0" distB="0" distL="114300" distR="114300" simplePos="0" relativeHeight="251668480" behindDoc="0" locked="1" layoutInCell="1" allowOverlap="1" wp14:anchorId="40952F6A" wp14:editId="46E66357">
                <wp:simplePos x="0" y="0"/>
                <wp:positionH relativeFrom="column">
                  <wp:posOffset>-3810</wp:posOffset>
                </wp:positionH>
                <wp:positionV relativeFrom="paragraph">
                  <wp:posOffset>73025</wp:posOffset>
                </wp:positionV>
                <wp:extent cx="331200" cy="644400"/>
                <wp:effectExtent l="0" t="0" r="0" b="3810"/>
                <wp:wrapNone/>
                <wp:docPr id="1175815245" name="Grafik 1175815245" descr="Ein Bild, das Text, Logo, Screenshot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rafik 5" descr="Ein Bild, das Text, Logo, Screenshot, Schrift enthält.&#10;&#10;Automatisch generierte Beschreibu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1200" cy="64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C2C72" w:rsidRPr="00C142A6" w14:paraId="40A2C602" w14:textId="77777777" w:rsidTr="00FD4D8F">
      <w:tblPrEx>
        <w:tblBorders>
          <w:insideH w:val="none" w:sz="0" w:space="0" w:color="auto"/>
        </w:tblBorders>
      </w:tblPrEx>
      <w:trPr>
        <w:trHeight w:val="706"/>
        <w:jc w:val="center"/>
      </w:trPr>
      <w:tc>
        <w:tcPr>
          <w:tcW w:w="1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77D903" w14:textId="77777777" w:rsidR="007C2C72" w:rsidRPr="00C142A6" w:rsidRDefault="007C2C72" w:rsidP="00C142A6">
          <w:pPr>
            <w:spacing w:before="120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b/>
              <w:sz w:val="16"/>
              <w:szCs w:val="16"/>
            </w:rPr>
            <w:t xml:space="preserve">DOKUMENT NR. </w:t>
          </w:r>
        </w:p>
      </w:tc>
      <w:tc>
        <w:tcPr>
          <w:tcW w:w="18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CD07ED" w14:textId="3A8C9635" w:rsidR="007C2C72" w:rsidRPr="00C142A6" w:rsidRDefault="00E101F8" w:rsidP="00C142A6">
          <w:pPr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T0</w:t>
          </w:r>
          <w:r w:rsidR="007C2C72" w:rsidRPr="00C142A6">
            <w:rPr>
              <w:rFonts w:cs="Arial"/>
              <w:sz w:val="16"/>
              <w:szCs w:val="16"/>
            </w:rPr>
            <w:t>&amp;</w:t>
          </w:r>
          <w:r>
            <w:rPr>
              <w:rFonts w:cs="Arial"/>
              <w:sz w:val="16"/>
              <w:szCs w:val="16"/>
            </w:rPr>
            <w:t>AAA</w:t>
          </w:r>
          <w:r w:rsidR="007C2C72" w:rsidRPr="00C142A6">
            <w:rPr>
              <w:rFonts w:cs="Arial"/>
              <w:sz w:val="16"/>
              <w:szCs w:val="16"/>
            </w:rPr>
            <w:t>010/00</w:t>
          </w:r>
          <w:r>
            <w:rPr>
              <w:rFonts w:cs="Arial"/>
              <w:sz w:val="16"/>
              <w:szCs w:val="16"/>
            </w:rPr>
            <w:t>1000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B60602" w14:textId="1176ED49" w:rsidR="007C2C72" w:rsidRPr="00C142A6" w:rsidRDefault="007C2C72" w:rsidP="00C142A6">
          <w:pPr>
            <w:spacing w:before="120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b/>
              <w:sz w:val="16"/>
              <w:szCs w:val="16"/>
            </w:rPr>
            <w:t xml:space="preserve">DOKUMENT </w:t>
          </w:r>
          <w:r w:rsidR="00E101F8">
            <w:rPr>
              <w:rFonts w:eastAsia="SimSun" w:cs="Arial"/>
              <w:b/>
              <w:sz w:val="16"/>
              <w:szCs w:val="16"/>
            </w:rPr>
            <w:t>TITEL</w:t>
          </w:r>
        </w:p>
      </w:tc>
      <w:tc>
        <w:tcPr>
          <w:tcW w:w="379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0115EC2" w14:textId="101AE18F" w:rsidR="007C2C72" w:rsidRPr="00C142A6" w:rsidRDefault="007C2C72" w:rsidP="00C142A6">
          <w:pPr>
            <w:jc w:val="left"/>
            <w:rPr>
              <w:rFonts w:eastAsia="SimSun" w:cs="Arial"/>
              <w:sz w:val="16"/>
              <w:szCs w:val="16"/>
            </w:rPr>
          </w:pPr>
          <w:r w:rsidRPr="00C142A6">
            <w:rPr>
              <w:rFonts w:eastAsia="SimSun" w:cs="Arial"/>
              <w:sz w:val="16"/>
              <w:szCs w:val="16"/>
            </w:rPr>
            <w:t>Dokumentenbezeichnung</w:t>
          </w:r>
        </w:p>
      </w:tc>
      <w:tc>
        <w:tcPr>
          <w:tcW w:w="709" w:type="dxa"/>
          <w:vMerge/>
          <w:tcBorders>
            <w:bottom w:val="single" w:sz="4" w:space="0" w:color="auto"/>
          </w:tcBorders>
        </w:tcPr>
        <w:p w14:paraId="43B3066E" w14:textId="77777777" w:rsidR="007C2C72" w:rsidRPr="00C142A6" w:rsidRDefault="007C2C72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  <w:tc>
        <w:tcPr>
          <w:tcW w:w="709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556CFEC2" w14:textId="60CA15CB" w:rsidR="007C2C72" w:rsidRPr="00C142A6" w:rsidRDefault="007C2C72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  <w:tc>
        <w:tcPr>
          <w:tcW w:w="709" w:type="dxa"/>
          <w:vMerge/>
          <w:tcBorders>
            <w:left w:val="single" w:sz="4" w:space="0" w:color="auto"/>
            <w:bottom w:val="single" w:sz="4" w:space="0" w:color="auto"/>
          </w:tcBorders>
        </w:tcPr>
        <w:p w14:paraId="517640DA" w14:textId="77777777" w:rsidR="007C2C72" w:rsidRPr="00C142A6" w:rsidRDefault="007C2C72" w:rsidP="00C142A6">
          <w:pPr>
            <w:spacing w:line="240" w:lineRule="auto"/>
            <w:rPr>
              <w:rFonts w:eastAsia="SimSun" w:cs="Arial"/>
              <w:sz w:val="18"/>
              <w:szCs w:val="18"/>
            </w:rPr>
          </w:pPr>
        </w:p>
      </w:tc>
    </w:tr>
  </w:tbl>
  <w:p w14:paraId="4A750960" w14:textId="77777777" w:rsidR="00B34F39" w:rsidRPr="00C142A6" w:rsidRDefault="00B34F39" w:rsidP="00192E90">
    <w:pPr>
      <w:pStyle w:val="Kopfzeile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7A45"/>
    <w:multiLevelType w:val="hybridMultilevel"/>
    <w:tmpl w:val="D17E6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13C32"/>
    <w:multiLevelType w:val="hybridMultilevel"/>
    <w:tmpl w:val="2B967E0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3616"/>
    <w:multiLevelType w:val="hybridMultilevel"/>
    <w:tmpl w:val="4CEEA30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6A04F2"/>
    <w:multiLevelType w:val="multilevel"/>
    <w:tmpl w:val="2E0877F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lang w:val="de-D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1701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1C384447"/>
    <w:multiLevelType w:val="hybridMultilevel"/>
    <w:tmpl w:val="1716157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A10B430">
      <w:numFmt w:val="bullet"/>
      <w:lvlText w:val="•"/>
      <w:lvlJc w:val="left"/>
      <w:pPr>
        <w:ind w:left="2178" w:hanging="750"/>
      </w:pPr>
      <w:rPr>
        <w:rFonts w:ascii="Arial" w:eastAsia="Times New Roman" w:hAnsi="Arial" w:cs="Arial" w:hint="default"/>
      </w:rPr>
    </w:lvl>
    <w:lvl w:ilvl="2" w:tplc="EE8E3BC8">
      <w:numFmt w:val="bullet"/>
      <w:lvlText w:val="−"/>
      <w:lvlJc w:val="left"/>
      <w:pPr>
        <w:ind w:left="2508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FDC7A9F"/>
    <w:multiLevelType w:val="hybridMultilevel"/>
    <w:tmpl w:val="0706AC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94795"/>
    <w:multiLevelType w:val="hybridMultilevel"/>
    <w:tmpl w:val="CA56BBE2"/>
    <w:lvl w:ilvl="0" w:tplc="AEF47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ED020BC"/>
    <w:multiLevelType w:val="hybridMultilevel"/>
    <w:tmpl w:val="0EECE47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6319F9"/>
    <w:multiLevelType w:val="hybridMultilevel"/>
    <w:tmpl w:val="8C8A1CD2"/>
    <w:lvl w:ilvl="0" w:tplc="A57028E6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9E977A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54D28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50BCD"/>
    <w:multiLevelType w:val="hybridMultilevel"/>
    <w:tmpl w:val="597089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11D67"/>
    <w:multiLevelType w:val="multilevel"/>
    <w:tmpl w:val="A2FAF48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60F0E96"/>
    <w:multiLevelType w:val="hybridMultilevel"/>
    <w:tmpl w:val="C1A8F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44FB9"/>
    <w:multiLevelType w:val="hybridMultilevel"/>
    <w:tmpl w:val="E7901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45B03"/>
    <w:multiLevelType w:val="hybridMultilevel"/>
    <w:tmpl w:val="9F900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D3D0C"/>
    <w:multiLevelType w:val="hybridMultilevel"/>
    <w:tmpl w:val="50AC6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F3C23"/>
    <w:multiLevelType w:val="hybridMultilevel"/>
    <w:tmpl w:val="A358F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25B0F"/>
    <w:multiLevelType w:val="hybridMultilevel"/>
    <w:tmpl w:val="ECDE9DA6"/>
    <w:lvl w:ilvl="0" w:tplc="C8FC29A2">
      <w:start w:val="1"/>
      <w:numFmt w:val="bullet"/>
      <w:pStyle w:val="Blickfa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CAA9FA">
      <w:start w:val="1"/>
      <w:numFmt w:val="bullet"/>
      <w:pStyle w:val="Blickfang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90CD5"/>
    <w:multiLevelType w:val="multilevel"/>
    <w:tmpl w:val="6C080AF8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9CB32D7"/>
    <w:multiLevelType w:val="hybridMultilevel"/>
    <w:tmpl w:val="50DC7E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147E"/>
    <w:multiLevelType w:val="hybridMultilevel"/>
    <w:tmpl w:val="B8D08D5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43717EA"/>
    <w:multiLevelType w:val="hybridMultilevel"/>
    <w:tmpl w:val="2CF88D5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022E9B"/>
    <w:multiLevelType w:val="hybridMultilevel"/>
    <w:tmpl w:val="E79017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459B5"/>
    <w:multiLevelType w:val="hybridMultilevel"/>
    <w:tmpl w:val="9544BA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C4740"/>
    <w:multiLevelType w:val="hybridMultilevel"/>
    <w:tmpl w:val="5EA4380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5D1343D"/>
    <w:multiLevelType w:val="hybridMultilevel"/>
    <w:tmpl w:val="CE84433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95918E6"/>
    <w:multiLevelType w:val="hybridMultilevel"/>
    <w:tmpl w:val="CFB4AD5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A8B729D"/>
    <w:multiLevelType w:val="hybridMultilevel"/>
    <w:tmpl w:val="7A6291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71014"/>
    <w:multiLevelType w:val="hybridMultilevel"/>
    <w:tmpl w:val="E7901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86975">
    <w:abstractNumId w:val="17"/>
  </w:num>
  <w:num w:numId="2" w16cid:durableId="567956932">
    <w:abstractNumId w:val="8"/>
  </w:num>
  <w:num w:numId="3" w16cid:durableId="607154163">
    <w:abstractNumId w:val="17"/>
  </w:num>
  <w:num w:numId="4" w16cid:durableId="539630261">
    <w:abstractNumId w:val="8"/>
  </w:num>
  <w:num w:numId="5" w16cid:durableId="1492672685">
    <w:abstractNumId w:val="9"/>
  </w:num>
  <w:num w:numId="6" w16cid:durableId="1155879301">
    <w:abstractNumId w:val="6"/>
  </w:num>
  <w:num w:numId="7" w16cid:durableId="177276585">
    <w:abstractNumId w:val="21"/>
  </w:num>
  <w:num w:numId="8" w16cid:durableId="863060600">
    <w:abstractNumId w:val="10"/>
  </w:num>
  <w:num w:numId="9" w16cid:durableId="632297618">
    <w:abstractNumId w:val="27"/>
  </w:num>
  <w:num w:numId="10" w16cid:durableId="244539910">
    <w:abstractNumId w:val="12"/>
  </w:num>
  <w:num w:numId="11" w16cid:durableId="1873491501">
    <w:abstractNumId w:val="2"/>
  </w:num>
  <w:num w:numId="12" w16cid:durableId="1386761711">
    <w:abstractNumId w:val="4"/>
  </w:num>
  <w:num w:numId="13" w16cid:durableId="51344279">
    <w:abstractNumId w:val="23"/>
  </w:num>
  <w:num w:numId="14" w16cid:durableId="1899587892">
    <w:abstractNumId w:val="19"/>
  </w:num>
  <w:num w:numId="15" w16cid:durableId="898247852">
    <w:abstractNumId w:val="20"/>
  </w:num>
  <w:num w:numId="16" w16cid:durableId="1579515837">
    <w:abstractNumId w:val="0"/>
  </w:num>
  <w:num w:numId="17" w16cid:durableId="252394116">
    <w:abstractNumId w:val="14"/>
  </w:num>
  <w:num w:numId="18" w16cid:durableId="992638742">
    <w:abstractNumId w:val="18"/>
  </w:num>
  <w:num w:numId="19" w16cid:durableId="179320101">
    <w:abstractNumId w:val="3"/>
  </w:num>
  <w:num w:numId="20" w16cid:durableId="201133112">
    <w:abstractNumId w:val="11"/>
  </w:num>
  <w:num w:numId="21" w16cid:durableId="524096877">
    <w:abstractNumId w:val="15"/>
  </w:num>
  <w:num w:numId="22" w16cid:durableId="422184441">
    <w:abstractNumId w:val="16"/>
  </w:num>
  <w:num w:numId="23" w16cid:durableId="410153927">
    <w:abstractNumId w:val="13"/>
  </w:num>
  <w:num w:numId="24" w16cid:durableId="221405724">
    <w:abstractNumId w:val="25"/>
  </w:num>
  <w:num w:numId="25" w16cid:durableId="1190610892">
    <w:abstractNumId w:val="7"/>
  </w:num>
  <w:num w:numId="26" w16cid:durableId="1312297357">
    <w:abstractNumId w:val="1"/>
  </w:num>
  <w:num w:numId="27" w16cid:durableId="827400493">
    <w:abstractNumId w:val="22"/>
  </w:num>
  <w:num w:numId="28" w16cid:durableId="1310935801">
    <w:abstractNumId w:val="26"/>
  </w:num>
  <w:num w:numId="29" w16cid:durableId="425734267">
    <w:abstractNumId w:val="17"/>
  </w:num>
  <w:num w:numId="30" w16cid:durableId="1874535641">
    <w:abstractNumId w:val="17"/>
  </w:num>
  <w:num w:numId="31" w16cid:durableId="1408528904">
    <w:abstractNumId w:val="24"/>
  </w:num>
  <w:num w:numId="32" w16cid:durableId="1546988736">
    <w:abstractNumId w:val="17"/>
  </w:num>
  <w:num w:numId="33" w16cid:durableId="1160148185">
    <w:abstractNumId w:val="17"/>
  </w:num>
  <w:num w:numId="34" w16cid:durableId="1368481976">
    <w:abstractNumId w:val="17"/>
  </w:num>
  <w:num w:numId="35" w16cid:durableId="1999992838">
    <w:abstractNumId w:val="17"/>
  </w:num>
  <w:num w:numId="36" w16cid:durableId="1190141705">
    <w:abstractNumId w:val="17"/>
  </w:num>
  <w:num w:numId="37" w16cid:durableId="11259325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61"/>
    <w:rsid w:val="000027BE"/>
    <w:rsid w:val="00003B95"/>
    <w:rsid w:val="00003D51"/>
    <w:rsid w:val="00003F6D"/>
    <w:rsid w:val="00004F1A"/>
    <w:rsid w:val="00006BF8"/>
    <w:rsid w:val="00011381"/>
    <w:rsid w:val="00011E6C"/>
    <w:rsid w:val="000125DD"/>
    <w:rsid w:val="00012825"/>
    <w:rsid w:val="0002372E"/>
    <w:rsid w:val="00025A99"/>
    <w:rsid w:val="00027E3F"/>
    <w:rsid w:val="000309F9"/>
    <w:rsid w:val="000355E0"/>
    <w:rsid w:val="00036C57"/>
    <w:rsid w:val="000414D6"/>
    <w:rsid w:val="00043C7A"/>
    <w:rsid w:val="00046BDF"/>
    <w:rsid w:val="00050FFB"/>
    <w:rsid w:val="0005509D"/>
    <w:rsid w:val="00061359"/>
    <w:rsid w:val="0006485A"/>
    <w:rsid w:val="00064E9C"/>
    <w:rsid w:val="00064F26"/>
    <w:rsid w:val="0007149F"/>
    <w:rsid w:val="000729AE"/>
    <w:rsid w:val="000739CA"/>
    <w:rsid w:val="00087C95"/>
    <w:rsid w:val="00087CB5"/>
    <w:rsid w:val="000901C9"/>
    <w:rsid w:val="00093A74"/>
    <w:rsid w:val="00094654"/>
    <w:rsid w:val="00096258"/>
    <w:rsid w:val="000A160A"/>
    <w:rsid w:val="000A507D"/>
    <w:rsid w:val="000A6A78"/>
    <w:rsid w:val="000C6372"/>
    <w:rsid w:val="000C6C15"/>
    <w:rsid w:val="000E0E18"/>
    <w:rsid w:val="000E236A"/>
    <w:rsid w:val="000E4B3E"/>
    <w:rsid w:val="000F0FD7"/>
    <w:rsid w:val="000F7984"/>
    <w:rsid w:val="001053A8"/>
    <w:rsid w:val="001108F8"/>
    <w:rsid w:val="00110AAB"/>
    <w:rsid w:val="0011500C"/>
    <w:rsid w:val="00116319"/>
    <w:rsid w:val="001208B1"/>
    <w:rsid w:val="00121C84"/>
    <w:rsid w:val="00122DF9"/>
    <w:rsid w:val="00124378"/>
    <w:rsid w:val="00126331"/>
    <w:rsid w:val="00131294"/>
    <w:rsid w:val="00133502"/>
    <w:rsid w:val="00135D83"/>
    <w:rsid w:val="0014480D"/>
    <w:rsid w:val="0014499B"/>
    <w:rsid w:val="00146429"/>
    <w:rsid w:val="00146C55"/>
    <w:rsid w:val="00151284"/>
    <w:rsid w:val="00151643"/>
    <w:rsid w:val="001538F4"/>
    <w:rsid w:val="001578BF"/>
    <w:rsid w:val="00157F27"/>
    <w:rsid w:val="00160487"/>
    <w:rsid w:val="00160787"/>
    <w:rsid w:val="00164F61"/>
    <w:rsid w:val="00166107"/>
    <w:rsid w:val="0016710E"/>
    <w:rsid w:val="00173131"/>
    <w:rsid w:val="00175694"/>
    <w:rsid w:val="001757EE"/>
    <w:rsid w:val="001769DF"/>
    <w:rsid w:val="00181BB9"/>
    <w:rsid w:val="00181F34"/>
    <w:rsid w:val="00182475"/>
    <w:rsid w:val="001849F1"/>
    <w:rsid w:val="00186549"/>
    <w:rsid w:val="00190853"/>
    <w:rsid w:val="00192E90"/>
    <w:rsid w:val="00193FB3"/>
    <w:rsid w:val="001960F8"/>
    <w:rsid w:val="001A459F"/>
    <w:rsid w:val="001B46D3"/>
    <w:rsid w:val="001B5ABF"/>
    <w:rsid w:val="001B76F3"/>
    <w:rsid w:val="001C2688"/>
    <w:rsid w:val="001C6117"/>
    <w:rsid w:val="001C7F74"/>
    <w:rsid w:val="001D071E"/>
    <w:rsid w:val="001D2FFE"/>
    <w:rsid w:val="001D6F29"/>
    <w:rsid w:val="001E6522"/>
    <w:rsid w:val="001F2BBD"/>
    <w:rsid w:val="001F2DE5"/>
    <w:rsid w:val="001F4A2D"/>
    <w:rsid w:val="001F7F85"/>
    <w:rsid w:val="0020057F"/>
    <w:rsid w:val="002048FF"/>
    <w:rsid w:val="00206329"/>
    <w:rsid w:val="0021370E"/>
    <w:rsid w:val="0021722E"/>
    <w:rsid w:val="002211A0"/>
    <w:rsid w:val="00222159"/>
    <w:rsid w:val="00223A60"/>
    <w:rsid w:val="00224670"/>
    <w:rsid w:val="00224FD6"/>
    <w:rsid w:val="00226587"/>
    <w:rsid w:val="0022747F"/>
    <w:rsid w:val="00230646"/>
    <w:rsid w:val="00231E78"/>
    <w:rsid w:val="00232D50"/>
    <w:rsid w:val="002363DF"/>
    <w:rsid w:val="00236E3B"/>
    <w:rsid w:val="00246041"/>
    <w:rsid w:val="00250EB5"/>
    <w:rsid w:val="002530C7"/>
    <w:rsid w:val="00255217"/>
    <w:rsid w:val="00257F4B"/>
    <w:rsid w:val="002644FC"/>
    <w:rsid w:val="002709A3"/>
    <w:rsid w:val="002738A9"/>
    <w:rsid w:val="00273A63"/>
    <w:rsid w:val="0027522D"/>
    <w:rsid w:val="002905A3"/>
    <w:rsid w:val="00292ABC"/>
    <w:rsid w:val="002945AE"/>
    <w:rsid w:val="00297E44"/>
    <w:rsid w:val="002A0781"/>
    <w:rsid w:val="002A350D"/>
    <w:rsid w:val="002A3683"/>
    <w:rsid w:val="002A443F"/>
    <w:rsid w:val="002A5097"/>
    <w:rsid w:val="002A7F10"/>
    <w:rsid w:val="002B4835"/>
    <w:rsid w:val="002B5A56"/>
    <w:rsid w:val="002C12ED"/>
    <w:rsid w:val="002C333C"/>
    <w:rsid w:val="002C6C13"/>
    <w:rsid w:val="002D485F"/>
    <w:rsid w:val="002E1C6A"/>
    <w:rsid w:val="002E3B51"/>
    <w:rsid w:val="002E4DC9"/>
    <w:rsid w:val="002E6A4A"/>
    <w:rsid w:val="002F0D8F"/>
    <w:rsid w:val="002F5B96"/>
    <w:rsid w:val="002F6062"/>
    <w:rsid w:val="00300FA6"/>
    <w:rsid w:val="00304F26"/>
    <w:rsid w:val="00307875"/>
    <w:rsid w:val="0031137B"/>
    <w:rsid w:val="00314CFE"/>
    <w:rsid w:val="00316C0F"/>
    <w:rsid w:val="00317BBC"/>
    <w:rsid w:val="00324C87"/>
    <w:rsid w:val="00324EEF"/>
    <w:rsid w:val="003270B2"/>
    <w:rsid w:val="0032738A"/>
    <w:rsid w:val="00336044"/>
    <w:rsid w:val="00336E54"/>
    <w:rsid w:val="003436BB"/>
    <w:rsid w:val="0034439D"/>
    <w:rsid w:val="00345100"/>
    <w:rsid w:val="0034608A"/>
    <w:rsid w:val="00352BB8"/>
    <w:rsid w:val="00354C03"/>
    <w:rsid w:val="00356199"/>
    <w:rsid w:val="00361EDD"/>
    <w:rsid w:val="003704FC"/>
    <w:rsid w:val="00373D61"/>
    <w:rsid w:val="00374A9D"/>
    <w:rsid w:val="0037730A"/>
    <w:rsid w:val="00377652"/>
    <w:rsid w:val="00381B5F"/>
    <w:rsid w:val="003844E1"/>
    <w:rsid w:val="00384A62"/>
    <w:rsid w:val="00386B65"/>
    <w:rsid w:val="00386C73"/>
    <w:rsid w:val="00387357"/>
    <w:rsid w:val="00387EB4"/>
    <w:rsid w:val="0039048B"/>
    <w:rsid w:val="0039071E"/>
    <w:rsid w:val="003908B2"/>
    <w:rsid w:val="00391526"/>
    <w:rsid w:val="00394468"/>
    <w:rsid w:val="00396A20"/>
    <w:rsid w:val="003A2694"/>
    <w:rsid w:val="003A2C65"/>
    <w:rsid w:val="003B5BC9"/>
    <w:rsid w:val="003B69C8"/>
    <w:rsid w:val="003C436C"/>
    <w:rsid w:val="003C4A22"/>
    <w:rsid w:val="003C4B68"/>
    <w:rsid w:val="003D235F"/>
    <w:rsid w:val="003D2848"/>
    <w:rsid w:val="003D4318"/>
    <w:rsid w:val="003D77FF"/>
    <w:rsid w:val="003E65A7"/>
    <w:rsid w:val="003F3F2D"/>
    <w:rsid w:val="003F6340"/>
    <w:rsid w:val="00404196"/>
    <w:rsid w:val="00404F19"/>
    <w:rsid w:val="00410FEC"/>
    <w:rsid w:val="00422F7D"/>
    <w:rsid w:val="00424EF2"/>
    <w:rsid w:val="00425315"/>
    <w:rsid w:val="004310E9"/>
    <w:rsid w:val="00436122"/>
    <w:rsid w:val="004456ED"/>
    <w:rsid w:val="00450276"/>
    <w:rsid w:val="00452607"/>
    <w:rsid w:val="004544AA"/>
    <w:rsid w:val="00460BBA"/>
    <w:rsid w:val="004611DE"/>
    <w:rsid w:val="00462D5C"/>
    <w:rsid w:val="004662A3"/>
    <w:rsid w:val="004726BC"/>
    <w:rsid w:val="00473484"/>
    <w:rsid w:val="00477124"/>
    <w:rsid w:val="00481899"/>
    <w:rsid w:val="00493411"/>
    <w:rsid w:val="00494AA1"/>
    <w:rsid w:val="00495A8C"/>
    <w:rsid w:val="004963F8"/>
    <w:rsid w:val="004970C5"/>
    <w:rsid w:val="00497F63"/>
    <w:rsid w:val="004A25F5"/>
    <w:rsid w:val="004A34B0"/>
    <w:rsid w:val="004A3833"/>
    <w:rsid w:val="004A4353"/>
    <w:rsid w:val="004A4F64"/>
    <w:rsid w:val="004B3D55"/>
    <w:rsid w:val="004D69B1"/>
    <w:rsid w:val="004D72A3"/>
    <w:rsid w:val="004E12B9"/>
    <w:rsid w:val="004E3C1E"/>
    <w:rsid w:val="004E5B0C"/>
    <w:rsid w:val="004E7D29"/>
    <w:rsid w:val="004F0874"/>
    <w:rsid w:val="004F7E11"/>
    <w:rsid w:val="00504084"/>
    <w:rsid w:val="00514CDD"/>
    <w:rsid w:val="00520589"/>
    <w:rsid w:val="00520C35"/>
    <w:rsid w:val="0052228D"/>
    <w:rsid w:val="00532C1F"/>
    <w:rsid w:val="005342F0"/>
    <w:rsid w:val="00535091"/>
    <w:rsid w:val="00537C7E"/>
    <w:rsid w:val="00541326"/>
    <w:rsid w:val="00541E65"/>
    <w:rsid w:val="00543E95"/>
    <w:rsid w:val="005557B3"/>
    <w:rsid w:val="00577CF3"/>
    <w:rsid w:val="00587FF2"/>
    <w:rsid w:val="00595D5B"/>
    <w:rsid w:val="00597FFC"/>
    <w:rsid w:val="005A1583"/>
    <w:rsid w:val="005A4925"/>
    <w:rsid w:val="005A5D53"/>
    <w:rsid w:val="005A6E04"/>
    <w:rsid w:val="005A714C"/>
    <w:rsid w:val="005B1080"/>
    <w:rsid w:val="005B3EC6"/>
    <w:rsid w:val="005B77A3"/>
    <w:rsid w:val="005C135F"/>
    <w:rsid w:val="005D53CA"/>
    <w:rsid w:val="005D58AC"/>
    <w:rsid w:val="005E4C34"/>
    <w:rsid w:val="005E53FC"/>
    <w:rsid w:val="005E6196"/>
    <w:rsid w:val="005F2676"/>
    <w:rsid w:val="005F59A1"/>
    <w:rsid w:val="005F629C"/>
    <w:rsid w:val="00603A0E"/>
    <w:rsid w:val="00604915"/>
    <w:rsid w:val="00604A82"/>
    <w:rsid w:val="00607CFF"/>
    <w:rsid w:val="00614B07"/>
    <w:rsid w:val="0061692B"/>
    <w:rsid w:val="00617806"/>
    <w:rsid w:val="00617B0C"/>
    <w:rsid w:val="00620A4E"/>
    <w:rsid w:val="00621C7F"/>
    <w:rsid w:val="006230EC"/>
    <w:rsid w:val="00625618"/>
    <w:rsid w:val="0062627F"/>
    <w:rsid w:val="00626549"/>
    <w:rsid w:val="00631C28"/>
    <w:rsid w:val="00635276"/>
    <w:rsid w:val="00642D92"/>
    <w:rsid w:val="0064305D"/>
    <w:rsid w:val="00653604"/>
    <w:rsid w:val="00660906"/>
    <w:rsid w:val="00660C7B"/>
    <w:rsid w:val="006669D9"/>
    <w:rsid w:val="00671386"/>
    <w:rsid w:val="006719C0"/>
    <w:rsid w:val="006741CD"/>
    <w:rsid w:val="00674A70"/>
    <w:rsid w:val="00674F8D"/>
    <w:rsid w:val="0067587F"/>
    <w:rsid w:val="0068141D"/>
    <w:rsid w:val="0068259F"/>
    <w:rsid w:val="00686AE2"/>
    <w:rsid w:val="00692A15"/>
    <w:rsid w:val="00692F2B"/>
    <w:rsid w:val="006A00DF"/>
    <w:rsid w:val="006B15F4"/>
    <w:rsid w:val="006C1C32"/>
    <w:rsid w:val="006C25B0"/>
    <w:rsid w:val="006C392B"/>
    <w:rsid w:val="006C7C1A"/>
    <w:rsid w:val="006D094D"/>
    <w:rsid w:val="006D35C2"/>
    <w:rsid w:val="006D3652"/>
    <w:rsid w:val="006E05C5"/>
    <w:rsid w:val="006E0F0D"/>
    <w:rsid w:val="006E1C1C"/>
    <w:rsid w:val="006E3AE0"/>
    <w:rsid w:val="006E433D"/>
    <w:rsid w:val="006F29FE"/>
    <w:rsid w:val="006F4699"/>
    <w:rsid w:val="006F58A7"/>
    <w:rsid w:val="00700EE1"/>
    <w:rsid w:val="00701452"/>
    <w:rsid w:val="00701698"/>
    <w:rsid w:val="0070603D"/>
    <w:rsid w:val="00710A68"/>
    <w:rsid w:val="00713E78"/>
    <w:rsid w:val="007146C3"/>
    <w:rsid w:val="00714F7A"/>
    <w:rsid w:val="00717E84"/>
    <w:rsid w:val="00723669"/>
    <w:rsid w:val="007251FB"/>
    <w:rsid w:val="00733090"/>
    <w:rsid w:val="00733D8A"/>
    <w:rsid w:val="00741066"/>
    <w:rsid w:val="0074160A"/>
    <w:rsid w:val="00750737"/>
    <w:rsid w:val="00750EF8"/>
    <w:rsid w:val="00751244"/>
    <w:rsid w:val="00751A7A"/>
    <w:rsid w:val="0075461B"/>
    <w:rsid w:val="00757AF7"/>
    <w:rsid w:val="00764809"/>
    <w:rsid w:val="00764E5D"/>
    <w:rsid w:val="00770A21"/>
    <w:rsid w:val="00775B7F"/>
    <w:rsid w:val="007772A4"/>
    <w:rsid w:val="00780E2B"/>
    <w:rsid w:val="00780FC1"/>
    <w:rsid w:val="00785F73"/>
    <w:rsid w:val="0078613E"/>
    <w:rsid w:val="00786BA5"/>
    <w:rsid w:val="00790853"/>
    <w:rsid w:val="007910A5"/>
    <w:rsid w:val="00794A1E"/>
    <w:rsid w:val="007A3A18"/>
    <w:rsid w:val="007A6E59"/>
    <w:rsid w:val="007A70B0"/>
    <w:rsid w:val="007B0930"/>
    <w:rsid w:val="007B1DDE"/>
    <w:rsid w:val="007B3F65"/>
    <w:rsid w:val="007B7092"/>
    <w:rsid w:val="007B7641"/>
    <w:rsid w:val="007C2B85"/>
    <w:rsid w:val="007C2C72"/>
    <w:rsid w:val="007C3A68"/>
    <w:rsid w:val="007D168B"/>
    <w:rsid w:val="007D1941"/>
    <w:rsid w:val="007D2A8F"/>
    <w:rsid w:val="007D785C"/>
    <w:rsid w:val="007E095A"/>
    <w:rsid w:val="007E25A4"/>
    <w:rsid w:val="007E52B0"/>
    <w:rsid w:val="007E5DA5"/>
    <w:rsid w:val="007F4508"/>
    <w:rsid w:val="007F62A6"/>
    <w:rsid w:val="007F6412"/>
    <w:rsid w:val="00801285"/>
    <w:rsid w:val="0080345F"/>
    <w:rsid w:val="00807EF6"/>
    <w:rsid w:val="00810153"/>
    <w:rsid w:val="00811605"/>
    <w:rsid w:val="00811DE1"/>
    <w:rsid w:val="00812EDF"/>
    <w:rsid w:val="00815CF2"/>
    <w:rsid w:val="008219D1"/>
    <w:rsid w:val="00824108"/>
    <w:rsid w:val="00824695"/>
    <w:rsid w:val="00824EA4"/>
    <w:rsid w:val="00825464"/>
    <w:rsid w:val="00826F05"/>
    <w:rsid w:val="00827F8D"/>
    <w:rsid w:val="00831234"/>
    <w:rsid w:val="008371E8"/>
    <w:rsid w:val="008461D8"/>
    <w:rsid w:val="0085093A"/>
    <w:rsid w:val="008560F3"/>
    <w:rsid w:val="00856650"/>
    <w:rsid w:val="00857378"/>
    <w:rsid w:val="00860B28"/>
    <w:rsid w:val="00862A1F"/>
    <w:rsid w:val="0086604F"/>
    <w:rsid w:val="00873AE0"/>
    <w:rsid w:val="00875AAC"/>
    <w:rsid w:val="00881601"/>
    <w:rsid w:val="0088674D"/>
    <w:rsid w:val="00887003"/>
    <w:rsid w:val="00890BE4"/>
    <w:rsid w:val="00892506"/>
    <w:rsid w:val="0089766F"/>
    <w:rsid w:val="008A16F2"/>
    <w:rsid w:val="008B115B"/>
    <w:rsid w:val="008B164A"/>
    <w:rsid w:val="008B74FB"/>
    <w:rsid w:val="008B77DE"/>
    <w:rsid w:val="008C4EC6"/>
    <w:rsid w:val="008C5CAB"/>
    <w:rsid w:val="008C6951"/>
    <w:rsid w:val="008C6D36"/>
    <w:rsid w:val="008C73B2"/>
    <w:rsid w:val="008C7985"/>
    <w:rsid w:val="008D2C71"/>
    <w:rsid w:val="008D39EB"/>
    <w:rsid w:val="008D476C"/>
    <w:rsid w:val="008D4D4F"/>
    <w:rsid w:val="008D5025"/>
    <w:rsid w:val="008D74AA"/>
    <w:rsid w:val="008E45E4"/>
    <w:rsid w:val="008E4B80"/>
    <w:rsid w:val="008E51A6"/>
    <w:rsid w:val="008E721B"/>
    <w:rsid w:val="008F0330"/>
    <w:rsid w:val="008F30C6"/>
    <w:rsid w:val="008F47F4"/>
    <w:rsid w:val="008F5207"/>
    <w:rsid w:val="008F6B82"/>
    <w:rsid w:val="00901F4E"/>
    <w:rsid w:val="009021C9"/>
    <w:rsid w:val="00903102"/>
    <w:rsid w:val="00904165"/>
    <w:rsid w:val="00904B7D"/>
    <w:rsid w:val="009143E8"/>
    <w:rsid w:val="0091617A"/>
    <w:rsid w:val="00917EBD"/>
    <w:rsid w:val="009228E3"/>
    <w:rsid w:val="00924BFA"/>
    <w:rsid w:val="00926505"/>
    <w:rsid w:val="0092776D"/>
    <w:rsid w:val="0093008C"/>
    <w:rsid w:val="00930498"/>
    <w:rsid w:val="00936364"/>
    <w:rsid w:val="00940878"/>
    <w:rsid w:val="00942BF5"/>
    <w:rsid w:val="00946D2B"/>
    <w:rsid w:val="00946FD6"/>
    <w:rsid w:val="0095138A"/>
    <w:rsid w:val="00951A89"/>
    <w:rsid w:val="0095441D"/>
    <w:rsid w:val="009555F4"/>
    <w:rsid w:val="00960FB2"/>
    <w:rsid w:val="00961D26"/>
    <w:rsid w:val="00972641"/>
    <w:rsid w:val="00972D77"/>
    <w:rsid w:val="0098230D"/>
    <w:rsid w:val="00982543"/>
    <w:rsid w:val="00982CF1"/>
    <w:rsid w:val="009836C7"/>
    <w:rsid w:val="00990217"/>
    <w:rsid w:val="00991347"/>
    <w:rsid w:val="00991F4C"/>
    <w:rsid w:val="00996733"/>
    <w:rsid w:val="0099681C"/>
    <w:rsid w:val="009A45C7"/>
    <w:rsid w:val="009B1DF6"/>
    <w:rsid w:val="009B2CFB"/>
    <w:rsid w:val="009B3D45"/>
    <w:rsid w:val="009C0F2C"/>
    <w:rsid w:val="009C1315"/>
    <w:rsid w:val="009C2282"/>
    <w:rsid w:val="009C3D79"/>
    <w:rsid w:val="009C4A42"/>
    <w:rsid w:val="009D17DF"/>
    <w:rsid w:val="009D2898"/>
    <w:rsid w:val="009D36AD"/>
    <w:rsid w:val="009D44F3"/>
    <w:rsid w:val="009D7B94"/>
    <w:rsid w:val="009E787D"/>
    <w:rsid w:val="009E7B79"/>
    <w:rsid w:val="009E7CE7"/>
    <w:rsid w:val="009E7F99"/>
    <w:rsid w:val="009F032D"/>
    <w:rsid w:val="009F0C2F"/>
    <w:rsid w:val="009F178B"/>
    <w:rsid w:val="009F328F"/>
    <w:rsid w:val="009F4422"/>
    <w:rsid w:val="009F443F"/>
    <w:rsid w:val="009F5CE9"/>
    <w:rsid w:val="00A001DB"/>
    <w:rsid w:val="00A021EB"/>
    <w:rsid w:val="00A050FA"/>
    <w:rsid w:val="00A07C16"/>
    <w:rsid w:val="00A12478"/>
    <w:rsid w:val="00A1296B"/>
    <w:rsid w:val="00A15145"/>
    <w:rsid w:val="00A165BC"/>
    <w:rsid w:val="00A367B7"/>
    <w:rsid w:val="00A41300"/>
    <w:rsid w:val="00A422E8"/>
    <w:rsid w:val="00A43552"/>
    <w:rsid w:val="00A451A2"/>
    <w:rsid w:val="00A455F5"/>
    <w:rsid w:val="00A53A40"/>
    <w:rsid w:val="00A56E54"/>
    <w:rsid w:val="00A61306"/>
    <w:rsid w:val="00A6181A"/>
    <w:rsid w:val="00A6221F"/>
    <w:rsid w:val="00A62838"/>
    <w:rsid w:val="00A64D14"/>
    <w:rsid w:val="00A7067F"/>
    <w:rsid w:val="00A77C69"/>
    <w:rsid w:val="00A804DE"/>
    <w:rsid w:val="00A80DAE"/>
    <w:rsid w:val="00A817A4"/>
    <w:rsid w:val="00A8547A"/>
    <w:rsid w:val="00A87226"/>
    <w:rsid w:val="00A91891"/>
    <w:rsid w:val="00A929F3"/>
    <w:rsid w:val="00A934FF"/>
    <w:rsid w:val="00A975BC"/>
    <w:rsid w:val="00AA1D43"/>
    <w:rsid w:val="00AA40B4"/>
    <w:rsid w:val="00AA4D8C"/>
    <w:rsid w:val="00AA68FB"/>
    <w:rsid w:val="00AA6A26"/>
    <w:rsid w:val="00AB0C01"/>
    <w:rsid w:val="00AB127A"/>
    <w:rsid w:val="00AB151A"/>
    <w:rsid w:val="00AB1D61"/>
    <w:rsid w:val="00AB3ED8"/>
    <w:rsid w:val="00AB5A89"/>
    <w:rsid w:val="00AB6D46"/>
    <w:rsid w:val="00AD4217"/>
    <w:rsid w:val="00AD465B"/>
    <w:rsid w:val="00AE68DE"/>
    <w:rsid w:val="00AF1CA5"/>
    <w:rsid w:val="00AF7063"/>
    <w:rsid w:val="00B016BE"/>
    <w:rsid w:val="00B04412"/>
    <w:rsid w:val="00B05AE3"/>
    <w:rsid w:val="00B078F8"/>
    <w:rsid w:val="00B079AD"/>
    <w:rsid w:val="00B13CF3"/>
    <w:rsid w:val="00B2737D"/>
    <w:rsid w:val="00B27C72"/>
    <w:rsid w:val="00B3115B"/>
    <w:rsid w:val="00B3387E"/>
    <w:rsid w:val="00B338D1"/>
    <w:rsid w:val="00B34F39"/>
    <w:rsid w:val="00B40E46"/>
    <w:rsid w:val="00B42749"/>
    <w:rsid w:val="00B43721"/>
    <w:rsid w:val="00B5130D"/>
    <w:rsid w:val="00B5322A"/>
    <w:rsid w:val="00B55B85"/>
    <w:rsid w:val="00B55D1F"/>
    <w:rsid w:val="00B60C59"/>
    <w:rsid w:val="00B658C8"/>
    <w:rsid w:val="00B67D1E"/>
    <w:rsid w:val="00B734A7"/>
    <w:rsid w:val="00B739FF"/>
    <w:rsid w:val="00B742B5"/>
    <w:rsid w:val="00B7620C"/>
    <w:rsid w:val="00B770B1"/>
    <w:rsid w:val="00B84777"/>
    <w:rsid w:val="00B9074D"/>
    <w:rsid w:val="00B9239A"/>
    <w:rsid w:val="00B93406"/>
    <w:rsid w:val="00B9440E"/>
    <w:rsid w:val="00B96B54"/>
    <w:rsid w:val="00BA688C"/>
    <w:rsid w:val="00BA7BC4"/>
    <w:rsid w:val="00BB17CA"/>
    <w:rsid w:val="00BB2F46"/>
    <w:rsid w:val="00BB4F63"/>
    <w:rsid w:val="00BB6176"/>
    <w:rsid w:val="00BB69F8"/>
    <w:rsid w:val="00BC0077"/>
    <w:rsid w:val="00BC06C8"/>
    <w:rsid w:val="00BC2E63"/>
    <w:rsid w:val="00BD2EF1"/>
    <w:rsid w:val="00BD4422"/>
    <w:rsid w:val="00BE484B"/>
    <w:rsid w:val="00BE4DCF"/>
    <w:rsid w:val="00BF1F34"/>
    <w:rsid w:val="00BF22AF"/>
    <w:rsid w:val="00BF433F"/>
    <w:rsid w:val="00BF6064"/>
    <w:rsid w:val="00BF6CBF"/>
    <w:rsid w:val="00C0494E"/>
    <w:rsid w:val="00C0732E"/>
    <w:rsid w:val="00C142A6"/>
    <w:rsid w:val="00C15883"/>
    <w:rsid w:val="00C214BF"/>
    <w:rsid w:val="00C21A86"/>
    <w:rsid w:val="00C24526"/>
    <w:rsid w:val="00C2509B"/>
    <w:rsid w:val="00C267B8"/>
    <w:rsid w:val="00C26E21"/>
    <w:rsid w:val="00C27849"/>
    <w:rsid w:val="00C336E6"/>
    <w:rsid w:val="00C33C35"/>
    <w:rsid w:val="00C3562A"/>
    <w:rsid w:val="00C35ECC"/>
    <w:rsid w:val="00C40E3A"/>
    <w:rsid w:val="00C43530"/>
    <w:rsid w:val="00C452FC"/>
    <w:rsid w:val="00C47103"/>
    <w:rsid w:val="00C55A17"/>
    <w:rsid w:val="00C564FE"/>
    <w:rsid w:val="00C6285C"/>
    <w:rsid w:val="00C67604"/>
    <w:rsid w:val="00C70614"/>
    <w:rsid w:val="00C72063"/>
    <w:rsid w:val="00C74DCC"/>
    <w:rsid w:val="00C76C6C"/>
    <w:rsid w:val="00C85025"/>
    <w:rsid w:val="00C9058A"/>
    <w:rsid w:val="00C95F98"/>
    <w:rsid w:val="00C96136"/>
    <w:rsid w:val="00C97476"/>
    <w:rsid w:val="00CA0982"/>
    <w:rsid w:val="00CA2923"/>
    <w:rsid w:val="00CA7614"/>
    <w:rsid w:val="00CB4BEC"/>
    <w:rsid w:val="00CC4360"/>
    <w:rsid w:val="00CC4A03"/>
    <w:rsid w:val="00CD0500"/>
    <w:rsid w:val="00CD78FA"/>
    <w:rsid w:val="00CE0F59"/>
    <w:rsid w:val="00CE3FAD"/>
    <w:rsid w:val="00CF0264"/>
    <w:rsid w:val="00CF3A04"/>
    <w:rsid w:val="00CF50BA"/>
    <w:rsid w:val="00CF6924"/>
    <w:rsid w:val="00CF7C42"/>
    <w:rsid w:val="00D00AB6"/>
    <w:rsid w:val="00D01097"/>
    <w:rsid w:val="00D01B4B"/>
    <w:rsid w:val="00D0749B"/>
    <w:rsid w:val="00D14394"/>
    <w:rsid w:val="00D15C9F"/>
    <w:rsid w:val="00D2249C"/>
    <w:rsid w:val="00D23950"/>
    <w:rsid w:val="00D304C0"/>
    <w:rsid w:val="00D3066D"/>
    <w:rsid w:val="00D3263F"/>
    <w:rsid w:val="00D40A2B"/>
    <w:rsid w:val="00D44638"/>
    <w:rsid w:val="00D500C4"/>
    <w:rsid w:val="00D50237"/>
    <w:rsid w:val="00D508E6"/>
    <w:rsid w:val="00D52FAB"/>
    <w:rsid w:val="00D542EA"/>
    <w:rsid w:val="00D57CDB"/>
    <w:rsid w:val="00D61007"/>
    <w:rsid w:val="00D61B44"/>
    <w:rsid w:val="00D64D01"/>
    <w:rsid w:val="00D67F1E"/>
    <w:rsid w:val="00D73A32"/>
    <w:rsid w:val="00D81CD3"/>
    <w:rsid w:val="00D81FE2"/>
    <w:rsid w:val="00D86F93"/>
    <w:rsid w:val="00D903A2"/>
    <w:rsid w:val="00D91AE9"/>
    <w:rsid w:val="00D93A1F"/>
    <w:rsid w:val="00D93CD4"/>
    <w:rsid w:val="00D93DF6"/>
    <w:rsid w:val="00D95D4D"/>
    <w:rsid w:val="00DA0DC3"/>
    <w:rsid w:val="00DA360E"/>
    <w:rsid w:val="00DA50AA"/>
    <w:rsid w:val="00DB1456"/>
    <w:rsid w:val="00DB5C88"/>
    <w:rsid w:val="00DC2C23"/>
    <w:rsid w:val="00DC4A7D"/>
    <w:rsid w:val="00DC79A9"/>
    <w:rsid w:val="00DC7DA6"/>
    <w:rsid w:val="00DD4454"/>
    <w:rsid w:val="00DD61D4"/>
    <w:rsid w:val="00DD6DF0"/>
    <w:rsid w:val="00DD74AC"/>
    <w:rsid w:val="00DE418B"/>
    <w:rsid w:val="00DE765F"/>
    <w:rsid w:val="00DF5365"/>
    <w:rsid w:val="00DF5889"/>
    <w:rsid w:val="00DF6768"/>
    <w:rsid w:val="00DF6F00"/>
    <w:rsid w:val="00E038DE"/>
    <w:rsid w:val="00E0443A"/>
    <w:rsid w:val="00E048FF"/>
    <w:rsid w:val="00E101F8"/>
    <w:rsid w:val="00E10A00"/>
    <w:rsid w:val="00E13BD6"/>
    <w:rsid w:val="00E13EB8"/>
    <w:rsid w:val="00E14391"/>
    <w:rsid w:val="00E21E5A"/>
    <w:rsid w:val="00E23F3F"/>
    <w:rsid w:val="00E255F9"/>
    <w:rsid w:val="00E34E6A"/>
    <w:rsid w:val="00E36257"/>
    <w:rsid w:val="00E41EDA"/>
    <w:rsid w:val="00E4724E"/>
    <w:rsid w:val="00E5089B"/>
    <w:rsid w:val="00E55397"/>
    <w:rsid w:val="00E5739A"/>
    <w:rsid w:val="00E57926"/>
    <w:rsid w:val="00E61456"/>
    <w:rsid w:val="00E666D5"/>
    <w:rsid w:val="00E71882"/>
    <w:rsid w:val="00E73A95"/>
    <w:rsid w:val="00E84579"/>
    <w:rsid w:val="00E847DF"/>
    <w:rsid w:val="00E91314"/>
    <w:rsid w:val="00E93AA0"/>
    <w:rsid w:val="00E942A5"/>
    <w:rsid w:val="00EA01D9"/>
    <w:rsid w:val="00EA2D1F"/>
    <w:rsid w:val="00EA39E3"/>
    <w:rsid w:val="00EA43C0"/>
    <w:rsid w:val="00EA50BA"/>
    <w:rsid w:val="00EB4333"/>
    <w:rsid w:val="00EB58F5"/>
    <w:rsid w:val="00EB609C"/>
    <w:rsid w:val="00EC6B9F"/>
    <w:rsid w:val="00EC7CF0"/>
    <w:rsid w:val="00ED0D1A"/>
    <w:rsid w:val="00EE056C"/>
    <w:rsid w:val="00EE2568"/>
    <w:rsid w:val="00EE2BF8"/>
    <w:rsid w:val="00EE2D41"/>
    <w:rsid w:val="00EE44CE"/>
    <w:rsid w:val="00EE46EA"/>
    <w:rsid w:val="00EE4944"/>
    <w:rsid w:val="00EE4971"/>
    <w:rsid w:val="00EE54EB"/>
    <w:rsid w:val="00EE5F0D"/>
    <w:rsid w:val="00EF093E"/>
    <w:rsid w:val="00EF1F0A"/>
    <w:rsid w:val="00EF30E4"/>
    <w:rsid w:val="00EF3B75"/>
    <w:rsid w:val="00EF4544"/>
    <w:rsid w:val="00EF6832"/>
    <w:rsid w:val="00EF68D3"/>
    <w:rsid w:val="00EF712E"/>
    <w:rsid w:val="00EF7C7A"/>
    <w:rsid w:val="00F01A55"/>
    <w:rsid w:val="00F039FB"/>
    <w:rsid w:val="00F078C6"/>
    <w:rsid w:val="00F107B2"/>
    <w:rsid w:val="00F13925"/>
    <w:rsid w:val="00F14DD3"/>
    <w:rsid w:val="00F14F28"/>
    <w:rsid w:val="00F15AB7"/>
    <w:rsid w:val="00F165E3"/>
    <w:rsid w:val="00F17B5F"/>
    <w:rsid w:val="00F2317D"/>
    <w:rsid w:val="00F340B1"/>
    <w:rsid w:val="00F34DAF"/>
    <w:rsid w:val="00F37835"/>
    <w:rsid w:val="00F45E73"/>
    <w:rsid w:val="00F50D5B"/>
    <w:rsid w:val="00F51917"/>
    <w:rsid w:val="00F52534"/>
    <w:rsid w:val="00F54601"/>
    <w:rsid w:val="00F54B47"/>
    <w:rsid w:val="00F5717A"/>
    <w:rsid w:val="00F57F7F"/>
    <w:rsid w:val="00F64920"/>
    <w:rsid w:val="00F677C3"/>
    <w:rsid w:val="00F7644E"/>
    <w:rsid w:val="00F80800"/>
    <w:rsid w:val="00F81870"/>
    <w:rsid w:val="00F82B78"/>
    <w:rsid w:val="00F83841"/>
    <w:rsid w:val="00F85F37"/>
    <w:rsid w:val="00F85FB2"/>
    <w:rsid w:val="00F86AF1"/>
    <w:rsid w:val="00F87104"/>
    <w:rsid w:val="00F9118D"/>
    <w:rsid w:val="00F92D33"/>
    <w:rsid w:val="00F97406"/>
    <w:rsid w:val="00F9771C"/>
    <w:rsid w:val="00F97EFF"/>
    <w:rsid w:val="00FB7503"/>
    <w:rsid w:val="00FC2C37"/>
    <w:rsid w:val="00FC3A76"/>
    <w:rsid w:val="00FD191D"/>
    <w:rsid w:val="00FD40C1"/>
    <w:rsid w:val="00FD4D8F"/>
    <w:rsid w:val="00FE432C"/>
    <w:rsid w:val="00FE7AF0"/>
    <w:rsid w:val="00FF34CF"/>
    <w:rsid w:val="00FF3759"/>
    <w:rsid w:val="00FF5ACC"/>
    <w:rsid w:val="00FF60EE"/>
    <w:rsid w:val="11E92DFB"/>
    <w:rsid w:val="13BAD5FA"/>
    <w:rsid w:val="1C563E3A"/>
    <w:rsid w:val="28DF8B9B"/>
    <w:rsid w:val="2C76D8C5"/>
    <w:rsid w:val="31DE50EA"/>
    <w:rsid w:val="34CA0A51"/>
    <w:rsid w:val="4998C002"/>
    <w:rsid w:val="4B438185"/>
    <w:rsid w:val="4F4A1D7D"/>
    <w:rsid w:val="6AA45F6A"/>
    <w:rsid w:val="77060C49"/>
    <w:rsid w:val="77A3CDA3"/>
    <w:rsid w:val="7C089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8B60EB"/>
  <w15:docId w15:val="{FCCE1020-C1CD-478B-A12F-9CC2B28A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E54EB"/>
    <w:pPr>
      <w:spacing w:after="120"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6604F"/>
    <w:pPr>
      <w:widowControl w:val="0"/>
      <w:numPr>
        <w:numId w:val="1"/>
      </w:numPr>
      <w:spacing w:before="480"/>
      <w:ind w:left="431" w:hanging="431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Überschrift 2Angebot,2,u2"/>
    <w:basedOn w:val="Standard"/>
    <w:next w:val="Standard"/>
    <w:link w:val="berschrift2Zchn"/>
    <w:uiPriority w:val="9"/>
    <w:unhideWhenUsed/>
    <w:qFormat/>
    <w:rsid w:val="0086604F"/>
    <w:pPr>
      <w:widowControl w:val="0"/>
      <w:numPr>
        <w:ilvl w:val="1"/>
        <w:numId w:val="1"/>
      </w:numPr>
      <w:spacing w:before="32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Überschrift 3Angebot,3"/>
    <w:basedOn w:val="Standard"/>
    <w:next w:val="Standard"/>
    <w:link w:val="berschrift3Zchn"/>
    <w:uiPriority w:val="9"/>
    <w:unhideWhenUsed/>
    <w:qFormat/>
    <w:rsid w:val="0086604F"/>
    <w:pPr>
      <w:widowControl w:val="0"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aliases w:val="4"/>
    <w:basedOn w:val="Standard"/>
    <w:next w:val="Standard"/>
    <w:link w:val="berschrift4Zchn"/>
    <w:uiPriority w:val="9"/>
    <w:unhideWhenUsed/>
    <w:qFormat/>
    <w:rsid w:val="0088674D"/>
    <w:pPr>
      <w:widowControl w:val="0"/>
      <w:numPr>
        <w:ilvl w:val="3"/>
        <w:numId w:val="1"/>
      </w:numPr>
      <w:spacing w:before="200"/>
      <w:ind w:left="862" w:hanging="862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aliases w:val="5"/>
    <w:basedOn w:val="Standard"/>
    <w:next w:val="Standard"/>
    <w:link w:val="berschrift5Zchn"/>
    <w:uiPriority w:val="9"/>
    <w:unhideWhenUsed/>
    <w:qFormat/>
    <w:rsid w:val="00C97476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aliases w:val="6"/>
    <w:basedOn w:val="Standard"/>
    <w:next w:val="Standard"/>
    <w:link w:val="berschrift6Zchn"/>
    <w:uiPriority w:val="9"/>
    <w:unhideWhenUsed/>
    <w:qFormat/>
    <w:rsid w:val="00C9747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aliases w:val="7"/>
    <w:basedOn w:val="Standard"/>
    <w:next w:val="Standard"/>
    <w:link w:val="berschrift7Zchn"/>
    <w:uiPriority w:val="9"/>
    <w:unhideWhenUsed/>
    <w:qFormat/>
    <w:rsid w:val="00C9747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aliases w:val="8"/>
    <w:basedOn w:val="Standard"/>
    <w:next w:val="Standard"/>
    <w:link w:val="berschrift8Zchn"/>
    <w:uiPriority w:val="9"/>
    <w:unhideWhenUsed/>
    <w:qFormat/>
    <w:rsid w:val="00C9747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aliases w:val="9"/>
    <w:basedOn w:val="Standard"/>
    <w:next w:val="Standard"/>
    <w:link w:val="berschrift9Zchn"/>
    <w:uiPriority w:val="9"/>
    <w:unhideWhenUsed/>
    <w:qFormat/>
    <w:rsid w:val="00C9747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4F39"/>
  </w:style>
  <w:style w:type="paragraph" w:styleId="Fuzeile">
    <w:name w:val="footer"/>
    <w:basedOn w:val="Standard"/>
    <w:link w:val="FuzeileZchn"/>
    <w:uiPriority w:val="99"/>
    <w:unhideWhenUsed/>
    <w:rsid w:val="00B34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4F39"/>
  </w:style>
  <w:style w:type="table" w:styleId="Tabellenraster">
    <w:name w:val="Table Grid"/>
    <w:basedOn w:val="NormaleTabelle"/>
    <w:rsid w:val="00B34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4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4F39"/>
    <w:rPr>
      <w:rFonts w:ascii="Tahoma" w:hAnsi="Tahoma" w:cs="Tahoma"/>
      <w:sz w:val="16"/>
      <w:szCs w:val="16"/>
    </w:rPr>
  </w:style>
  <w:style w:type="paragraph" w:customStyle="1" w:styleId="KopfzeileDocu-No">
    <w:name w:val="Kopfzeile_Docu-No."/>
    <w:basedOn w:val="Kopfzeile"/>
    <w:qFormat/>
    <w:rsid w:val="00B34F39"/>
    <w:pPr>
      <w:spacing w:before="120"/>
    </w:pPr>
    <w:rPr>
      <w:rFonts w:eastAsia="Times New Roman" w:cs="Arial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6604F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aliases w:val="Überschrift 2Angebot Zchn,2 Zchn,u2 Zchn"/>
    <w:basedOn w:val="Absatz-Standardschriftart"/>
    <w:link w:val="berschrift2"/>
    <w:uiPriority w:val="9"/>
    <w:rsid w:val="0086604F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Überschrift 3Angebot Zchn,3 Zchn"/>
    <w:basedOn w:val="Absatz-Standardschriftart"/>
    <w:link w:val="berschrift3"/>
    <w:uiPriority w:val="9"/>
    <w:rsid w:val="0086604F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aliases w:val="4 Zchn"/>
    <w:basedOn w:val="Absatz-Standardschriftart"/>
    <w:link w:val="berschrift4"/>
    <w:uiPriority w:val="9"/>
    <w:rsid w:val="0088674D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aliases w:val="5 Zchn"/>
    <w:basedOn w:val="Absatz-Standardschriftart"/>
    <w:link w:val="berschrift5"/>
    <w:uiPriority w:val="9"/>
    <w:rsid w:val="00C97476"/>
    <w:rPr>
      <w:rFonts w:ascii="Arial" w:eastAsiaTheme="majorEastAsia" w:hAnsi="Arial" w:cstheme="majorBidi"/>
    </w:rPr>
  </w:style>
  <w:style w:type="character" w:customStyle="1" w:styleId="berschrift6Zchn">
    <w:name w:val="Überschrift 6 Zchn"/>
    <w:aliases w:val="6 Zchn"/>
    <w:basedOn w:val="Absatz-Standardschriftart"/>
    <w:link w:val="berschrift6"/>
    <w:uiPriority w:val="9"/>
    <w:semiHidden/>
    <w:rsid w:val="00C9747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aliases w:val="7 Zchn"/>
    <w:basedOn w:val="Absatz-Standardschriftart"/>
    <w:link w:val="berschrift7"/>
    <w:uiPriority w:val="9"/>
    <w:semiHidden/>
    <w:rsid w:val="00C9747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aliases w:val="8 Zchn"/>
    <w:basedOn w:val="Absatz-Standardschriftart"/>
    <w:link w:val="berschrift8"/>
    <w:uiPriority w:val="9"/>
    <w:semiHidden/>
    <w:rsid w:val="00C9747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aliases w:val="9 Zchn"/>
    <w:basedOn w:val="Absatz-Standardschriftart"/>
    <w:link w:val="berschrift9"/>
    <w:uiPriority w:val="9"/>
    <w:semiHidden/>
    <w:rsid w:val="00C9747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rsid w:val="00173131"/>
    <w:pPr>
      <w:tabs>
        <w:tab w:val="left" w:pos="624"/>
        <w:tab w:val="right" w:leader="dot" w:pos="9062"/>
      </w:tabs>
      <w:spacing w:before="240"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107B2"/>
    <w:pPr>
      <w:tabs>
        <w:tab w:val="left" w:pos="1077"/>
        <w:tab w:val="right" w:leader="dot" w:pos="9062"/>
      </w:tabs>
      <w:spacing w:after="100"/>
      <w:ind w:left="170"/>
    </w:pPr>
  </w:style>
  <w:style w:type="paragraph" w:styleId="Verzeichnis3">
    <w:name w:val="toc 3"/>
    <w:basedOn w:val="Standard"/>
    <w:next w:val="Standard"/>
    <w:autoRedefine/>
    <w:uiPriority w:val="39"/>
    <w:unhideWhenUsed/>
    <w:rsid w:val="002F5B96"/>
    <w:pPr>
      <w:tabs>
        <w:tab w:val="left" w:pos="1361"/>
        <w:tab w:val="right" w:leader="dot" w:pos="9062"/>
      </w:tabs>
      <w:spacing w:after="100"/>
      <w:ind w:left="340"/>
    </w:pPr>
  </w:style>
  <w:style w:type="paragraph" w:styleId="Verzeichnis4">
    <w:name w:val="toc 4"/>
    <w:basedOn w:val="Standard"/>
    <w:next w:val="Standard"/>
    <w:autoRedefine/>
    <w:uiPriority w:val="39"/>
    <w:unhideWhenUsed/>
    <w:rsid w:val="00926505"/>
    <w:pPr>
      <w:tabs>
        <w:tab w:val="left" w:pos="1531"/>
        <w:tab w:val="right" w:leader="dot" w:pos="9062"/>
      </w:tabs>
      <w:spacing w:after="100"/>
      <w:ind w:left="510"/>
    </w:pPr>
  </w:style>
  <w:style w:type="paragraph" w:styleId="Verzeichnis5">
    <w:name w:val="toc 5"/>
    <w:basedOn w:val="Standard"/>
    <w:next w:val="Standard"/>
    <w:autoRedefine/>
    <w:uiPriority w:val="39"/>
    <w:unhideWhenUsed/>
    <w:rsid w:val="00926505"/>
    <w:pPr>
      <w:tabs>
        <w:tab w:val="left" w:pos="1701"/>
        <w:tab w:val="right" w:leader="dot" w:pos="9062"/>
      </w:tabs>
      <w:spacing w:after="100"/>
      <w:ind w:left="680"/>
    </w:pPr>
  </w:style>
  <w:style w:type="character" w:styleId="Hyperlink">
    <w:name w:val="Hyperlink"/>
    <w:basedOn w:val="Absatz-Standardschriftart"/>
    <w:uiPriority w:val="99"/>
    <w:unhideWhenUsed/>
    <w:rsid w:val="00C97476"/>
    <w:rPr>
      <w:color w:val="0000FF" w:themeColor="hyperlink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EE54EB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EF6832"/>
    <w:pPr>
      <w:spacing w:after="200" w:line="240" w:lineRule="auto"/>
    </w:pPr>
    <w:rPr>
      <w:b/>
      <w:bCs/>
      <w:sz w:val="18"/>
      <w:szCs w:val="18"/>
    </w:rPr>
  </w:style>
  <w:style w:type="paragraph" w:customStyle="1" w:styleId="Bullet1">
    <w:name w:val="Bullet 1"/>
    <w:basedOn w:val="Listenabsatz"/>
    <w:link w:val="Bullet1Zchn"/>
    <w:qFormat/>
    <w:rsid w:val="00887003"/>
    <w:pPr>
      <w:numPr>
        <w:numId w:val="2"/>
      </w:numPr>
    </w:pPr>
    <w:rPr>
      <w:lang w:val="en-US"/>
    </w:rPr>
  </w:style>
  <w:style w:type="paragraph" w:customStyle="1" w:styleId="Bullet2">
    <w:name w:val="Bullet 2"/>
    <w:basedOn w:val="Listenabsatz"/>
    <w:link w:val="Bullet2Zchn"/>
    <w:qFormat/>
    <w:rsid w:val="00887003"/>
    <w:pPr>
      <w:numPr>
        <w:ilvl w:val="1"/>
        <w:numId w:val="2"/>
      </w:numPr>
    </w:pPr>
    <w:rPr>
      <w:lang w:val="en-US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887003"/>
    <w:rPr>
      <w:rFonts w:ascii="Arial" w:hAnsi="Arial"/>
    </w:rPr>
  </w:style>
  <w:style w:type="character" w:customStyle="1" w:styleId="Bullet1Zchn">
    <w:name w:val="Bullet 1 Zchn"/>
    <w:basedOn w:val="ListenabsatzZchn"/>
    <w:link w:val="Bullet1"/>
    <w:rsid w:val="00887003"/>
    <w:rPr>
      <w:rFonts w:ascii="Arial" w:hAnsi="Arial"/>
      <w:lang w:val="en-US"/>
    </w:rPr>
  </w:style>
  <w:style w:type="paragraph" w:customStyle="1" w:styleId="Bullet3">
    <w:name w:val="Bullet 3"/>
    <w:basedOn w:val="Listenabsatz"/>
    <w:link w:val="Bullet3Zchn"/>
    <w:qFormat/>
    <w:rsid w:val="00887003"/>
    <w:pPr>
      <w:numPr>
        <w:ilvl w:val="2"/>
        <w:numId w:val="2"/>
      </w:numPr>
    </w:pPr>
    <w:rPr>
      <w:lang w:val="en-US"/>
    </w:rPr>
  </w:style>
  <w:style w:type="character" w:customStyle="1" w:styleId="Bullet2Zchn">
    <w:name w:val="Bullet 2 Zchn"/>
    <w:basedOn w:val="ListenabsatzZchn"/>
    <w:link w:val="Bullet2"/>
    <w:rsid w:val="00887003"/>
    <w:rPr>
      <w:rFonts w:ascii="Arial" w:hAnsi="Arial"/>
      <w:lang w:val="en-US"/>
    </w:rPr>
  </w:style>
  <w:style w:type="character" w:customStyle="1" w:styleId="Bullet3Zchn">
    <w:name w:val="Bullet 3 Zchn"/>
    <w:basedOn w:val="ListenabsatzZchn"/>
    <w:link w:val="Bullet3"/>
    <w:rsid w:val="00887003"/>
    <w:rPr>
      <w:rFonts w:ascii="Arial" w:hAnsi="Arial"/>
      <w:lang w:val="en-US"/>
    </w:rPr>
  </w:style>
  <w:style w:type="paragraph" w:customStyle="1" w:styleId="StandardFett">
    <w:name w:val="Standard_Fett"/>
    <w:basedOn w:val="Standard"/>
    <w:qFormat/>
    <w:rsid w:val="007F4508"/>
    <w:pPr>
      <w:spacing w:before="60" w:after="60" w:line="240" w:lineRule="auto"/>
      <w:jc w:val="left"/>
    </w:pPr>
    <w:rPr>
      <w:rFonts w:eastAsia="Times New Roman" w:cs="Arial"/>
      <w:b/>
      <w:sz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7F4508"/>
  </w:style>
  <w:style w:type="character" w:styleId="Kommentarzeichen">
    <w:name w:val="annotation reference"/>
    <w:basedOn w:val="Absatz-Standardschriftart"/>
    <w:uiPriority w:val="99"/>
    <w:unhideWhenUsed/>
    <w:rsid w:val="008461D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49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492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49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4925"/>
    <w:rPr>
      <w:rFonts w:ascii="Arial" w:hAnsi="Arial"/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41EDA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03A0E"/>
    <w:rPr>
      <w:color w:val="800080" w:themeColor="followedHyperlink"/>
      <w:u w:val="single"/>
    </w:rPr>
  </w:style>
  <w:style w:type="paragraph" w:customStyle="1" w:styleId="Aufzhlung">
    <w:name w:val="Aufzählung"/>
    <w:basedOn w:val="Standard"/>
    <w:qFormat/>
    <w:rsid w:val="00D67F1E"/>
    <w:pPr>
      <w:spacing w:after="0" w:line="240" w:lineRule="auto"/>
      <w:ind w:left="850" w:hanging="283"/>
      <w:jc w:val="left"/>
    </w:pPr>
    <w:rPr>
      <w:rFonts w:eastAsia="Times New Roman" w:cs="Times New Roman"/>
      <w:szCs w:val="20"/>
    </w:rPr>
  </w:style>
  <w:style w:type="table" w:customStyle="1" w:styleId="Tabellenraster11">
    <w:name w:val="Tabellenraster11"/>
    <w:basedOn w:val="NormaleTabelle"/>
    <w:next w:val="Tabellenraster"/>
    <w:uiPriority w:val="59"/>
    <w:rsid w:val="008E4B80"/>
    <w:pPr>
      <w:spacing w:after="0" w:line="240" w:lineRule="auto"/>
    </w:pPr>
    <w:rPr>
      <w:rFonts w:asciiTheme="majorHAnsi" w:eastAsia="Times New Roman" w:hAnsiTheme="majorHAnsi" w:cstheme="majorBidi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292ABC"/>
    <w:pPr>
      <w:spacing w:after="0" w:line="240" w:lineRule="auto"/>
    </w:pPr>
    <w:rPr>
      <w:rFonts w:ascii="Arial" w:hAnsi="Arial"/>
    </w:rPr>
  </w:style>
  <w:style w:type="paragraph" w:customStyle="1" w:styleId="Blickfang2">
    <w:name w:val="Blickfang 2"/>
    <w:basedOn w:val="Blickfang"/>
    <w:qFormat/>
    <w:rsid w:val="00391526"/>
    <w:pPr>
      <w:numPr>
        <w:ilvl w:val="1"/>
      </w:numPr>
    </w:pPr>
  </w:style>
  <w:style w:type="paragraph" w:customStyle="1" w:styleId="Blickfang">
    <w:name w:val="Blickfang"/>
    <w:basedOn w:val="Standard"/>
    <w:qFormat/>
    <w:rsid w:val="00391526"/>
    <w:pPr>
      <w:numPr>
        <w:numId w:val="22"/>
      </w:numPr>
      <w:spacing w:before="120" w:line="240" w:lineRule="atLeast"/>
      <w:jc w:val="left"/>
    </w:pPr>
    <w:rPr>
      <w:rFonts w:eastAsia="Times New Roman" w:cs="Arial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C4EC6"/>
    <w:pPr>
      <w:keepNext/>
      <w:keepLines/>
      <w:widowControl/>
      <w:numPr>
        <w:numId w:val="0"/>
      </w:numPr>
      <w:spacing w:before="240" w:after="0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4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8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elp\Documents\Benutzerdefinierte%20Office-Vorlagen\Vorlage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8E0EA1AB52E74E83C267F750920A9E" ma:contentTypeVersion="13" ma:contentTypeDescription="Ein neues Dokument erstellen." ma:contentTypeScope="" ma:versionID="296a235c58fd77112aae0ecfc4385178">
  <xsd:schema xmlns:xsd="http://www.w3.org/2001/XMLSchema" xmlns:xs="http://www.w3.org/2001/XMLSchema" xmlns:p="http://schemas.microsoft.com/office/2006/metadata/properties" xmlns:ns2="6da90b8b-416f-49e5-9cd5-9affa8870ad3" xmlns:ns3="3107b891-0506-4f9d-927a-bccf26775ae1" targetNamespace="http://schemas.microsoft.com/office/2006/metadata/properties" ma:root="true" ma:fieldsID="681013509d116e757ce97a5051279771" ns2:_="" ns3:_="">
    <xsd:import namespace="6da90b8b-416f-49e5-9cd5-9affa8870ad3"/>
    <xsd:import namespace="3107b891-0506-4f9d-927a-bccf26775a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a90b8b-416f-49e5-9cd5-9affa8870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f6d833d-bd35-4e67-a15d-7bd29c8909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7b891-0506-4f9d-927a-bccf26775ae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adefb-4433-4591-88e8-fec9b3600f6d}" ma:internalName="TaxCatchAll" ma:showField="CatchAllData" ma:web="3107b891-0506-4f9d-927a-bccf26775a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a90b8b-416f-49e5-9cd5-9affa8870ad3">
      <Terms xmlns="http://schemas.microsoft.com/office/infopath/2007/PartnerControls"/>
    </lcf76f155ced4ddcb4097134ff3c332f>
    <TaxCatchAll xmlns="3107b891-0506-4f9d-927a-bccf26775ae1">
      <Value>1</Value>
      <Value>8</Value>
      <Value>21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C19ED-69F2-4348-ACC4-2B1EB55E0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78B5B-A482-4AE1-BDE7-4A13A882135B}"/>
</file>

<file path=customXml/itemProps3.xml><?xml version="1.0" encoding="utf-8"?>
<ds:datastoreItem xmlns:ds="http://schemas.openxmlformats.org/officeDocument/2006/customXml" ds:itemID="{1120D5B9-2F9E-4937-8555-F3F5D1423BDC}">
  <ds:schemaRefs>
    <ds:schemaRef ds:uri="3d7624c5-4d35-4804-8ac0-34ba81e05ae6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4e317b96-fe5f-4a1c-8247-7c060a94de2a"/>
    <ds:schemaRef ds:uri="c03eb116-1e39-4069-8e52-87ad63364de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793B291-FEE5-4BB1-B6B1-4CCBD9E3C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Vorlage_Word.dotx</Template>
  <TotalTime>0</TotalTime>
  <Pages>3</Pages>
  <Words>256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Bilfinger SE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tobias.barth@envi-con.de</dc:creator>
  <cp:keywords/>
  <dc:description/>
  <cp:lastModifiedBy>Hehn-Mark, Lena</cp:lastModifiedBy>
  <cp:revision>5</cp:revision>
  <cp:lastPrinted>2024-05-16T09:48:00Z</cp:lastPrinted>
  <dcterms:created xsi:type="dcterms:W3CDTF">2025-03-10T08:23:00Z</dcterms:created>
  <dcterms:modified xsi:type="dcterms:W3CDTF">2025-10-21T11:31:00Z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0x0101004B8E0EA1AB52E74E83C267F750920A9E</vt:lpwstr>
  </property>
  <property fmtid="{D5CDD505-2E9C-101B-9397-08002B2CF9AE}" pid="3" name="MediaServiceImageTags">
    <vt:lpwstr/>
  </property>
  <property fmtid="{D5CDD505-2E9C-101B-9397-08002B2CF9AE}" pid="4" name="Beschaffung">
    <vt:lpwstr/>
  </property>
  <property fmtid="{D5CDD505-2E9C-101B-9397-08002B2CF9AE}" pid="5" name="Thema">
    <vt:lpwstr>21;#Bauabwicklung|568c8886-3124-4353-a1c8-f557fa5d93b8;#8;#Allgemein|0b432719-ebba-4312-986c-20b56192fddd;#1;#Vorlage|f4c0381b-d97e-45f2-80bd-f4fc0bcbb02a</vt:lpwstr>
  </property>
</Properties>
</file>